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A1238" w14:textId="744083F9" w:rsidR="00B0440E" w:rsidRPr="0014676F" w:rsidRDefault="00000000">
      <w:pPr>
        <w:tabs>
          <w:tab w:val="center" w:pos="4536"/>
          <w:tab w:val="right" w:pos="7938"/>
          <w:tab w:val="right" w:pos="9639"/>
        </w:tabs>
        <w:ind w:right="2"/>
        <w:rPr>
          <w:rFonts w:ascii="Arial" w:hAnsi="Arial" w:cs="Arial"/>
          <w:b/>
          <w:bCs/>
          <w:sz w:val="24"/>
          <w:szCs w:val="24"/>
          <w:lang w:eastAsia="zh-CN"/>
        </w:rPr>
      </w:pPr>
      <w:r w:rsidRPr="0014676F">
        <w:rPr>
          <w:rFonts w:ascii="Arial" w:hAnsi="Arial" w:cs="Arial"/>
          <w:b/>
          <w:bCs/>
          <w:sz w:val="24"/>
          <w:szCs w:val="24"/>
        </w:rPr>
        <w:t>3GPP TSG RAN WG1 #1</w:t>
      </w:r>
      <w:r w:rsidRPr="0014676F">
        <w:rPr>
          <w:rFonts w:ascii="Arial" w:hAnsi="Arial" w:cs="Arial" w:hint="eastAsia"/>
          <w:b/>
          <w:bCs/>
          <w:sz w:val="24"/>
          <w:szCs w:val="24"/>
          <w:lang w:eastAsia="zh-CN"/>
        </w:rPr>
        <w:t>22bis</w:t>
      </w:r>
      <w:r w:rsidRPr="0014676F">
        <w:rPr>
          <w:rFonts w:ascii="Arial" w:hAnsi="Arial" w:cs="Arial"/>
          <w:b/>
          <w:bCs/>
          <w:sz w:val="24"/>
          <w:szCs w:val="24"/>
        </w:rPr>
        <w:tab/>
      </w:r>
      <w:r w:rsidRPr="0014676F">
        <w:rPr>
          <w:rFonts w:ascii="Arial" w:hAnsi="Arial" w:cs="Arial"/>
          <w:b/>
          <w:bCs/>
          <w:sz w:val="24"/>
          <w:szCs w:val="24"/>
        </w:rPr>
        <w:tab/>
      </w:r>
      <w:r w:rsidRPr="0014676F">
        <w:rPr>
          <w:rFonts w:ascii="Arial" w:hAnsi="Arial" w:cs="Arial"/>
          <w:b/>
          <w:bCs/>
          <w:sz w:val="24"/>
          <w:szCs w:val="24"/>
        </w:rPr>
        <w:tab/>
      </w:r>
      <w:r w:rsidR="0014676F" w:rsidRPr="0014676F">
        <w:rPr>
          <w:rFonts w:ascii="Arial" w:hAnsi="Arial" w:cs="Arial"/>
          <w:b/>
          <w:bCs/>
          <w:sz w:val="24"/>
          <w:szCs w:val="24"/>
        </w:rPr>
        <w:t>R1-2507324</w:t>
      </w:r>
    </w:p>
    <w:p w14:paraId="4F39BB5F" w14:textId="77777777" w:rsidR="00B0440E" w:rsidRPr="0014676F" w:rsidRDefault="00000000">
      <w:pPr>
        <w:tabs>
          <w:tab w:val="center" w:pos="4536"/>
          <w:tab w:val="right" w:pos="9072"/>
        </w:tabs>
        <w:rPr>
          <w:rFonts w:ascii="Arial" w:eastAsia="MS Mincho" w:hAnsi="Arial" w:cs="Arial"/>
          <w:b/>
          <w:bCs/>
          <w:sz w:val="24"/>
          <w:szCs w:val="24"/>
          <w:lang w:eastAsia="ja-JP"/>
        </w:rPr>
      </w:pPr>
      <w:r w:rsidRPr="0014676F">
        <w:rPr>
          <w:rFonts w:ascii="Arial" w:eastAsia="MS Mincho" w:hAnsi="Arial" w:cs="Arial" w:hint="eastAsia"/>
          <w:b/>
          <w:bCs/>
          <w:sz w:val="24"/>
          <w:szCs w:val="24"/>
          <w:lang w:eastAsia="ja-JP"/>
        </w:rPr>
        <w:t xml:space="preserve">Prague, Czech, Oct 13th </w:t>
      </w:r>
      <w:r w:rsidRPr="0014676F">
        <w:rPr>
          <w:rFonts w:ascii="Arial" w:eastAsia="MS Mincho" w:hAnsi="Arial" w:cs="Arial" w:hint="eastAsia"/>
          <w:b/>
          <w:bCs/>
          <w:sz w:val="24"/>
          <w:szCs w:val="24"/>
          <w:lang w:eastAsia="ja-JP"/>
        </w:rPr>
        <w:t>–</w:t>
      </w:r>
      <w:r w:rsidRPr="0014676F">
        <w:rPr>
          <w:rFonts w:ascii="Arial" w:eastAsia="MS Mincho" w:hAnsi="Arial" w:cs="Arial" w:hint="eastAsia"/>
          <w:b/>
          <w:bCs/>
          <w:sz w:val="24"/>
          <w:szCs w:val="24"/>
          <w:lang w:eastAsia="ja-JP"/>
        </w:rPr>
        <w:t xml:space="preserve"> 17th, 2025</w:t>
      </w:r>
    </w:p>
    <w:p w14:paraId="74D5FADC" w14:textId="77777777" w:rsidR="00B0440E" w:rsidRDefault="00000000">
      <w:pPr>
        <w:pStyle w:val="CRCoverPage"/>
        <w:rPr>
          <w:rFonts w:eastAsia="宋体" w:cs="Arial"/>
          <w:b/>
          <w:bCs/>
          <w:sz w:val="24"/>
          <w:lang w:val="en-US" w:eastAsia="zh-CN"/>
        </w:rPr>
      </w:pPr>
      <w:r w:rsidRPr="0014676F">
        <w:rPr>
          <w:rFonts w:cs="Arial"/>
          <w:b/>
          <w:bCs/>
          <w:sz w:val="24"/>
          <w:lang w:val="en-US"/>
        </w:rPr>
        <w:t>Agenda item:</w:t>
      </w:r>
      <w:r w:rsidRPr="0014676F">
        <w:rPr>
          <w:rFonts w:cs="Arial"/>
          <w:b/>
          <w:bCs/>
          <w:sz w:val="24"/>
          <w:lang w:val="en-US"/>
        </w:rPr>
        <w:tab/>
      </w:r>
      <w:r w:rsidRPr="0014676F">
        <w:rPr>
          <w:rFonts w:eastAsia="宋体" w:cs="Arial"/>
          <w:b/>
          <w:bCs/>
          <w:sz w:val="24"/>
          <w:lang w:val="en-US" w:eastAsia="zh-CN"/>
        </w:rPr>
        <w:tab/>
      </w:r>
      <w:r w:rsidRPr="0014676F">
        <w:rPr>
          <w:rFonts w:eastAsia="宋体" w:cs="Arial" w:hint="eastAsia"/>
          <w:b/>
          <w:bCs/>
          <w:sz w:val="24"/>
          <w:lang w:val="en-US" w:eastAsia="zh-CN"/>
        </w:rPr>
        <w:t>10.1.2</w:t>
      </w:r>
    </w:p>
    <w:p w14:paraId="5005B179" w14:textId="77777777" w:rsidR="00B0440E"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05764A00" w14:textId="77777777" w:rsidR="00B0440E"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 Inter-vendor training collaboration for two-sided AI/ML models</w:t>
      </w:r>
    </w:p>
    <w:p w14:paraId="260189B7" w14:textId="77777777" w:rsidR="00B0440E"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240CEF4C" w14:textId="77777777" w:rsidR="00B0440E" w:rsidRDefault="00000000">
      <w:pPr>
        <w:pStyle w:val="1"/>
      </w:pPr>
      <w:r>
        <w:t>Introduction</w:t>
      </w:r>
    </w:p>
    <w:p w14:paraId="1F450AD5" w14:textId="77777777" w:rsidR="00B0440E" w:rsidRDefault="00000000">
      <w:pPr>
        <w:pStyle w:val="ad"/>
        <w:jc w:val="both"/>
        <w:rPr>
          <w:color w:val="000000" w:themeColor="text1"/>
          <w:lang w:eastAsia="zh-CN"/>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WID on </w:t>
      </w:r>
      <w:r>
        <w:rPr>
          <w:lang w:val="en-US" w:eastAsia="zh-CN"/>
        </w:rPr>
        <w:t>“</w:t>
      </w:r>
      <w:r>
        <w:rPr>
          <w:rFonts w:hint="eastAsia"/>
          <w:lang w:val="en-US" w:eastAsia="zh-CN"/>
        </w:rPr>
        <w:t>Artificial Intelligence (AI)/Machine Learning (ML) for NR air interface enhancements</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[1]</w:t>
      </w:r>
      <w:r>
        <w:rPr>
          <w:rFonts w:hint="eastAsia"/>
          <w:color w:val="000000" w:themeColor="text1"/>
          <w:lang w:val="en-US" w:eastAsia="zh-CN"/>
        </w:rPr>
        <w:t>.</w:t>
      </w:r>
      <w:r>
        <w:rPr>
          <w:rFonts w:hint="eastAsia"/>
          <w:color w:val="000000" w:themeColor="text1"/>
          <w:lang w:eastAsia="zh-CN"/>
        </w:rPr>
        <w:t xml:space="preserve"> With respect to </w:t>
      </w:r>
      <w:r>
        <w:rPr>
          <w:rFonts w:hint="eastAsia"/>
          <w:bCs/>
          <w:lang w:eastAsia="zh-CN"/>
        </w:rPr>
        <w:t>i</w:t>
      </w:r>
      <w:r>
        <w:rPr>
          <w:bCs/>
          <w:lang w:eastAsia="zh-CN"/>
        </w:rPr>
        <w:t>nter-vendor training collaboration for two-sided AI/ML models</w:t>
      </w:r>
      <w:r>
        <w:rPr>
          <w:rFonts w:hint="eastAsia"/>
          <w:color w:val="000000" w:themeColor="text1"/>
          <w:lang w:eastAsia="zh-CN"/>
        </w:rPr>
        <w:t>, the following objectives are determined:</w:t>
      </w:r>
    </w:p>
    <w:tbl>
      <w:tblPr>
        <w:tblStyle w:val="af6"/>
        <w:tblW w:w="0" w:type="auto"/>
        <w:tblLook w:val="04A0" w:firstRow="1" w:lastRow="0" w:firstColumn="1" w:lastColumn="0" w:noHBand="0" w:noVBand="1"/>
      </w:tblPr>
      <w:tblGrid>
        <w:gridCol w:w="9629"/>
      </w:tblGrid>
      <w:tr w:rsidR="00B0440E" w14:paraId="3395097D" w14:textId="77777777">
        <w:tc>
          <w:tcPr>
            <w:tcW w:w="9629" w:type="dxa"/>
          </w:tcPr>
          <w:p w14:paraId="36BD4726" w14:textId="77777777" w:rsidR="00B0440E" w:rsidRDefault="00000000">
            <w:pPr>
              <w:spacing w:after="0"/>
              <w:rPr>
                <w:bCs/>
                <w:lang w:eastAsia="en-GB"/>
              </w:rPr>
            </w:pPr>
            <w:r>
              <w:rPr>
                <w:b/>
                <w:bCs/>
                <w:color w:val="0000FF"/>
                <w:lang w:eastAsia="en-GB"/>
              </w:rPr>
              <w:t>Inter-vendor training collaboration</w:t>
            </w:r>
            <w:r>
              <w:rPr>
                <w:bCs/>
                <w:lang w:eastAsia="en-GB"/>
              </w:rPr>
              <w:t xml:space="preserve"> for two-sided AI/ML models </w:t>
            </w:r>
          </w:p>
          <w:p w14:paraId="165F585F" w14:textId="77777777" w:rsidR="00B0440E" w:rsidRDefault="00000000">
            <w:pPr>
              <w:numPr>
                <w:ilvl w:val="0"/>
                <w:numId w:val="13"/>
              </w:numPr>
              <w:spacing w:after="0"/>
              <w:ind w:left="726" w:hanging="363"/>
              <w:rPr>
                <w:bCs/>
                <w:lang w:eastAsia="en-GB"/>
              </w:rPr>
            </w:pPr>
            <w:r>
              <w:rPr>
                <w:bCs/>
                <w:lang w:eastAsia="en-GB"/>
              </w:rPr>
              <w:t>Fully defined/specified reference model (“Direction C”) with RAN1 scalability study outcome taken into account [RAN4/RAN1] – check-point in RAN#110 upon RAN4 feedback</w:t>
            </w:r>
          </w:p>
          <w:p w14:paraId="62CDE6A3" w14:textId="77777777" w:rsidR="00B0440E" w:rsidRDefault="00000000">
            <w:pPr>
              <w:numPr>
                <w:ilvl w:val="1"/>
                <w:numId w:val="13"/>
              </w:numPr>
              <w:spacing w:after="0"/>
              <w:rPr>
                <w:bCs/>
                <w:lang w:eastAsia="en-GB"/>
              </w:rPr>
            </w:pPr>
            <w:r>
              <w:rPr>
                <w:bCs/>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015E8EA" w14:textId="77777777" w:rsidR="00B0440E" w:rsidRDefault="00000000">
            <w:pPr>
              <w:numPr>
                <w:ilvl w:val="0"/>
                <w:numId w:val="13"/>
              </w:numPr>
              <w:spacing w:after="0"/>
              <w:rPr>
                <w:bCs/>
                <w:lang w:eastAsia="en-GB"/>
              </w:rPr>
            </w:pPr>
            <w:r>
              <w:rPr>
                <w:bCs/>
                <w:lang w:eastAsia="en-GB"/>
              </w:rPr>
              <w:t>Specification of standardized dataset format/content plus dataset exchange (“Direction A, sub-option 4-1”) [RAN1/RAN2/RAN3/RAN4] – check-point in RAN#110 upon SA WG feedback</w:t>
            </w:r>
          </w:p>
        </w:tc>
      </w:tr>
    </w:tbl>
    <w:p w14:paraId="7799C7E4" w14:textId="77777777" w:rsidR="00B0440E" w:rsidRDefault="00000000">
      <w:pPr>
        <w:pStyle w:val="ad"/>
        <w:spacing w:before="120" w:after="180"/>
        <w:jc w:val="both"/>
        <w:rPr>
          <w:color w:val="000000" w:themeColor="text1"/>
          <w:lang w:val="en-US" w:eastAsia="zh-CN"/>
        </w:rPr>
      </w:pPr>
      <w:r>
        <w:rPr>
          <w:rFonts w:hint="eastAsia"/>
          <w:color w:val="000000" w:themeColor="text1"/>
          <w:lang w:eastAsia="zh-CN"/>
        </w:rPr>
        <w:t xml:space="preserve">In </w:t>
      </w:r>
      <w:r>
        <w:rPr>
          <w:rFonts w:hint="eastAsia"/>
          <w:color w:val="000000" w:themeColor="text1"/>
          <w:lang w:val="en-US" w:eastAsia="zh-CN"/>
        </w:rPr>
        <w:t>this contribution</w:t>
      </w:r>
      <w:r>
        <w:rPr>
          <w:rFonts w:hint="eastAsia"/>
          <w:color w:val="000000" w:themeColor="text1"/>
          <w:lang w:eastAsia="zh-CN"/>
        </w:rPr>
        <w:t xml:space="preserve">, we </w:t>
      </w:r>
      <w:r>
        <w:rPr>
          <w:rFonts w:hint="eastAsia"/>
          <w:color w:val="000000" w:themeColor="text1"/>
          <w:lang w:val="en-US" w:eastAsia="zh-CN"/>
        </w:rPr>
        <w:t xml:space="preserve">would </w:t>
      </w:r>
      <w:r>
        <w:rPr>
          <w:rFonts w:hint="eastAsia"/>
          <w:color w:val="000000" w:themeColor="text1"/>
          <w:lang w:eastAsia="zh-CN"/>
        </w:rPr>
        <w:t xml:space="preserve">mainly discuss the </w:t>
      </w:r>
      <w:r>
        <w:rPr>
          <w:rFonts w:hint="eastAsia"/>
          <w:bCs/>
          <w:lang w:val="en-US" w:eastAsia="zh-CN"/>
        </w:rPr>
        <w:t>s</w:t>
      </w:r>
      <w:r>
        <w:rPr>
          <w:bCs/>
        </w:rPr>
        <w:t>pecification of standardized dataset format/content plus dataset exchange (“Direction A, sub-option 4-1”)</w:t>
      </w:r>
      <w:r>
        <w:rPr>
          <w:rFonts w:hint="eastAsia"/>
          <w:bCs/>
          <w:lang w:val="en-US" w:eastAsia="zh-CN"/>
        </w:rPr>
        <w:t>.</w:t>
      </w:r>
    </w:p>
    <w:bookmarkEnd w:id="0"/>
    <w:bookmarkEnd w:id="1"/>
    <w:p w14:paraId="61965A9B" w14:textId="77777777" w:rsidR="00B0440E" w:rsidRDefault="00000000">
      <w:pPr>
        <w:pStyle w:val="1"/>
        <w:rPr>
          <w:lang w:eastAsia="zh-CN"/>
        </w:rPr>
      </w:pPr>
      <w:r>
        <w:rPr>
          <w:rFonts w:eastAsiaTheme="minorEastAsia" w:hint="eastAsia"/>
          <w:lang w:eastAsia="zh-CN"/>
        </w:rPr>
        <w:t>Discussion</w:t>
      </w:r>
      <w:bookmarkStart w:id="2" w:name="OLE_LINK2"/>
      <w:r>
        <w:rPr>
          <w:rFonts w:eastAsia="等线" w:hint="eastAsia"/>
          <w:bCs/>
          <w:lang w:eastAsia="zh-CN"/>
        </w:rPr>
        <w:t xml:space="preserve"> </w:t>
      </w:r>
      <w:bookmarkEnd w:id="2"/>
    </w:p>
    <w:p w14:paraId="601ED1FC" w14:textId="77777777" w:rsidR="00B0440E" w:rsidRDefault="00000000">
      <w:pPr>
        <w:pStyle w:val="2"/>
        <w:rPr>
          <w:rFonts w:ascii="Times New Roman" w:hAnsi="Times New Roman"/>
          <w:lang w:eastAsia="zh-CN"/>
        </w:rPr>
      </w:pPr>
      <w:r>
        <w:rPr>
          <w:rFonts w:ascii="Times New Roman" w:eastAsiaTheme="minorEastAsia" w:hAnsi="Times New Roman" w:hint="eastAsia"/>
          <w:lang w:val="en-US" w:eastAsia="zh-CN"/>
        </w:rPr>
        <w:t>D</w:t>
      </w:r>
      <w:r>
        <w:rPr>
          <w:rFonts w:ascii="Times New Roman" w:eastAsiaTheme="minorEastAsia" w:hAnsi="Times New Roman" w:hint="eastAsia"/>
          <w:lang w:eastAsia="zh-CN"/>
        </w:rPr>
        <w:t>ataset format and content</w:t>
      </w:r>
      <w:r>
        <w:rPr>
          <w:rFonts w:ascii="Times New Roman" w:eastAsiaTheme="minorEastAsia" w:hAnsi="Times New Roman" w:hint="eastAsia"/>
          <w:lang w:val="en-US" w:eastAsia="zh-CN"/>
        </w:rPr>
        <w:t xml:space="preserve"> for Direction A, sub-option 4-1</w:t>
      </w:r>
    </w:p>
    <w:p w14:paraId="196A9D0C" w14:textId="77777777" w:rsidR="00B0440E" w:rsidRDefault="00000000">
      <w:pPr>
        <w:jc w:val="both"/>
        <w:rPr>
          <w:lang w:eastAsia="zh-CN"/>
        </w:rPr>
      </w:pPr>
      <w:bookmarkStart w:id="3" w:name="OLE_LINK4"/>
      <w:r>
        <w:rPr>
          <w:rFonts w:hint="eastAsia"/>
          <w:bCs/>
          <w:lang w:eastAsia="zh-CN"/>
        </w:rPr>
        <w:t xml:space="preserve">For </w:t>
      </w:r>
      <w:r>
        <w:rPr>
          <w:bCs/>
        </w:rPr>
        <w:t>Direction A, sub-option 4-1</w:t>
      </w:r>
      <w:r>
        <w:rPr>
          <w:rFonts w:hint="eastAsia"/>
          <w:bCs/>
          <w:lang w:eastAsia="zh-CN"/>
        </w:rPr>
        <w:t xml:space="preserve">, it was agreed in RAN1#118bis meeting [2] that the dataset exchanged between NW-side and UE-side consisted of at least {target CSI, CSI feedback}. Regarding target CSI format and CSI feedback format, one issue to be considered is the trade-off or bias between the performance and overhead. </w:t>
      </w:r>
      <w:r>
        <w:rPr>
          <w:rFonts w:hint="eastAsia"/>
          <w:lang w:eastAsia="zh-CN"/>
        </w:rPr>
        <w:t xml:space="preserve">Although the target CSI in floating-point format reduces the performance degradation caused by quantization, it could introduce significant overhead. </w:t>
      </w:r>
      <w:r>
        <w:rPr>
          <w:rFonts w:hint="eastAsia"/>
          <w:bCs/>
          <w:lang w:eastAsia="zh-CN"/>
        </w:rPr>
        <w:t xml:space="preserve">As studied in Rel-18 and evaluated in TR </w:t>
      </w:r>
      <w:r>
        <w:rPr>
          <w:rFonts w:hint="eastAsia"/>
          <w:lang w:eastAsia="zh-CN"/>
        </w:rPr>
        <w:t xml:space="preserve">38.843 [3], while reducing the overhead and decreasing the UE complexity, Rel-16 eType II codebook with new parameters enables negligible performance degradation. Therefore, Rel-16 eType II codebook should be supported as </w:t>
      </w:r>
      <w:r>
        <w:rPr>
          <w:rFonts w:hint="eastAsia"/>
          <w:bCs/>
          <w:lang w:eastAsia="zh-CN"/>
        </w:rPr>
        <w:t>target CSI format</w:t>
      </w:r>
      <w:r>
        <w:rPr>
          <w:rFonts w:hint="eastAsia"/>
          <w:lang w:eastAsia="zh-CN"/>
        </w:rPr>
        <w:t xml:space="preserve">. </w:t>
      </w:r>
    </w:p>
    <w:p w14:paraId="2A178970" w14:textId="77777777" w:rsidR="00B0440E" w:rsidRDefault="00000000">
      <w:pPr>
        <w:jc w:val="both"/>
        <w:rPr>
          <w:bCs/>
          <w:lang w:eastAsia="zh-CN"/>
        </w:rPr>
      </w:pPr>
      <w:r>
        <w:rPr>
          <w:rFonts w:hint="eastAsia"/>
          <w:lang w:eastAsia="zh-CN"/>
        </w:rPr>
        <w:t xml:space="preserve">As for </w:t>
      </w:r>
      <w:r>
        <w:rPr>
          <w:rFonts w:hint="eastAsia"/>
          <w:bCs/>
          <w:lang w:eastAsia="zh-CN"/>
        </w:rPr>
        <w:t>CSI feedback format, most companies have agreed in RAN1#122 meeting [4], with one of two options considered, whether the CSI feedback refers to before quantization or after quantization.</w:t>
      </w:r>
    </w:p>
    <w:tbl>
      <w:tblPr>
        <w:tblStyle w:val="af6"/>
        <w:tblW w:w="0" w:type="auto"/>
        <w:tblLook w:val="04A0" w:firstRow="1" w:lastRow="0" w:firstColumn="1" w:lastColumn="0" w:noHBand="0" w:noVBand="1"/>
      </w:tblPr>
      <w:tblGrid>
        <w:gridCol w:w="9629"/>
      </w:tblGrid>
      <w:tr w:rsidR="00B0440E" w14:paraId="08DC423D" w14:textId="77777777">
        <w:tc>
          <w:tcPr>
            <w:tcW w:w="9629" w:type="dxa"/>
          </w:tcPr>
          <w:p w14:paraId="64004A61" w14:textId="77777777" w:rsidR="00B0440E" w:rsidRDefault="00000000">
            <w:pPr>
              <w:pStyle w:val="3GPPNormalText"/>
              <w:rPr>
                <w:lang w:val="en-US"/>
              </w:rPr>
            </w:pPr>
            <w:r>
              <w:rPr>
                <w:highlight w:val="green"/>
                <w:lang w:val="en-US"/>
              </w:rPr>
              <w:t>Agreement:</w:t>
            </w:r>
            <w:r>
              <w:rPr>
                <w:lang w:val="en-US"/>
              </w:rPr>
              <w:t xml:space="preserve">  </w:t>
            </w:r>
          </w:p>
          <w:p w14:paraId="7A324A05" w14:textId="77777777" w:rsidR="00B0440E"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764E9966" w14:textId="77777777" w:rsidR="00B0440E" w:rsidRDefault="00000000">
            <w:pPr>
              <w:pStyle w:val="3GPPText"/>
              <w:numPr>
                <w:ilvl w:val="0"/>
                <w:numId w:val="14"/>
              </w:numPr>
              <w:spacing w:line="240" w:lineRule="auto"/>
              <w:rPr>
                <w:sz w:val="20"/>
              </w:rPr>
            </w:pPr>
            <w:r>
              <w:rPr>
                <w:sz w:val="20"/>
              </w:rPr>
              <w:t>Option 1: The exchanged CSI feedback is the l</w:t>
            </w:r>
            <w:r>
              <w:rPr>
                <w:rFonts w:hint="eastAsia"/>
                <w:sz w:val="20"/>
              </w:rPr>
              <w:t>a</w:t>
            </w:r>
            <w:r>
              <w:rPr>
                <w:sz w:val="20"/>
              </w:rPr>
              <w:t xml:space="preserve">tent message before quantization. </w:t>
            </w:r>
          </w:p>
          <w:p w14:paraId="405FDA5C" w14:textId="77777777" w:rsidR="00B0440E" w:rsidRDefault="00000000">
            <w:pPr>
              <w:pStyle w:val="3GPPText"/>
              <w:numPr>
                <w:ilvl w:val="0"/>
                <w:numId w:val="14"/>
              </w:numPr>
              <w:spacing w:line="240" w:lineRule="auto"/>
              <w:rPr>
                <w:sz w:val="20"/>
              </w:rPr>
            </w:pPr>
            <w:r>
              <w:rPr>
                <w:sz w:val="20"/>
              </w:rPr>
              <w:t xml:space="preserve">Option 2: The exchanged CSI feedback is the binary sequence at the output of quantization. </w:t>
            </w:r>
          </w:p>
          <w:p w14:paraId="3848E273" w14:textId="77777777" w:rsidR="00B0440E" w:rsidRDefault="00000000">
            <w:pPr>
              <w:pStyle w:val="3GPPText"/>
              <w:numPr>
                <w:ilvl w:val="0"/>
                <w:numId w:val="14"/>
              </w:numPr>
              <w:spacing w:line="240" w:lineRule="auto"/>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5F242640" w14:textId="77777777" w:rsidR="00B0440E" w:rsidRDefault="00000000">
            <w:pPr>
              <w:spacing w:after="0"/>
              <w:rPr>
                <w:bCs/>
                <w:lang w:eastAsia="zh-CN"/>
              </w:rPr>
            </w:pPr>
            <w:r>
              <w:t xml:space="preserve">Note: Whether or not using the </w:t>
            </w:r>
            <w:r>
              <w:rPr>
                <w:rFonts w:hint="eastAsia"/>
              </w:rPr>
              <w:t>Quan</w:t>
            </w:r>
            <w:r>
              <w:t>tization codebook for model training, is up to UE implementation</w:t>
            </w:r>
            <w:r>
              <w:rPr>
                <w:rFonts w:hint="eastAsia"/>
                <w:lang w:eastAsia="zh-CN"/>
              </w:rPr>
              <w:t>.</w:t>
            </w:r>
          </w:p>
        </w:tc>
      </w:tr>
    </w:tbl>
    <w:p w14:paraId="04E5E199" w14:textId="77777777" w:rsidR="00B0440E" w:rsidRDefault="00000000">
      <w:pPr>
        <w:spacing w:before="120"/>
        <w:jc w:val="both"/>
        <w:rPr>
          <w:bCs/>
          <w:lang w:eastAsia="zh-CN"/>
        </w:rPr>
      </w:pPr>
      <w:bookmarkStart w:id="4" w:name="OLE_LINK1"/>
      <w:r>
        <w:rPr>
          <w:rFonts w:hint="eastAsia"/>
          <w:bCs/>
          <w:lang w:eastAsia="zh-CN"/>
        </w:rPr>
        <w:t>If the dataset is exchanged between NW-side and UE-side in the OTA manner</w:t>
      </w:r>
      <w:bookmarkEnd w:id="4"/>
      <w:r>
        <w:rPr>
          <w:rFonts w:hint="eastAsia"/>
          <w:bCs/>
          <w:lang w:eastAsia="zh-CN"/>
        </w:rPr>
        <w:t xml:space="preserve">, the transmission overhead is non-negligible. </w:t>
      </w:r>
      <w:bookmarkStart w:id="5" w:name="OLE_LINK3"/>
      <w:r>
        <w:rPr>
          <w:rFonts w:hint="eastAsia"/>
          <w:bCs/>
          <w:lang w:eastAsia="zh-CN"/>
        </w:rPr>
        <w:t xml:space="preserve">The CSI feedback after quantization should be supported to reduce the overhead, while the quantization method also needs to be identified to obtain the comparable </w:t>
      </w:r>
      <w:bookmarkEnd w:id="5"/>
      <w:r>
        <w:rPr>
          <w:rFonts w:hint="eastAsia"/>
          <w:bCs/>
          <w:lang w:eastAsia="zh-CN"/>
        </w:rPr>
        <w:t xml:space="preserve">training precision. On the contrary, if the dataset is exchanged </w:t>
      </w:r>
      <w:r>
        <w:rPr>
          <w:rFonts w:hint="eastAsia"/>
          <w:bCs/>
          <w:lang w:eastAsia="zh-CN"/>
        </w:rPr>
        <w:lastRenderedPageBreak/>
        <w:t xml:space="preserve">between NW-side and UE-side </w:t>
      </w:r>
      <w:bookmarkStart w:id="6" w:name="OLE_LINK6"/>
      <w:r>
        <w:rPr>
          <w:rFonts w:hint="eastAsia"/>
          <w:bCs/>
          <w:lang w:eastAsia="zh-CN"/>
        </w:rPr>
        <w:t>in the non-OTA manner</w:t>
      </w:r>
      <w:bookmarkEnd w:id="6"/>
      <w:r>
        <w:rPr>
          <w:rFonts w:hint="eastAsia"/>
          <w:bCs/>
          <w:lang w:eastAsia="zh-CN"/>
        </w:rPr>
        <w:t>, the overhead is not the main concern, but rather the performance gain should be taken into account. The CSI feedback before quantization should be adopted.</w:t>
      </w:r>
    </w:p>
    <w:p w14:paraId="020C7058" w14:textId="77777777" w:rsidR="00B0440E" w:rsidRDefault="00000000">
      <w:pPr>
        <w:spacing w:before="120"/>
        <w:jc w:val="both"/>
        <w:rPr>
          <w:bCs/>
          <w:lang w:eastAsia="zh-CN"/>
        </w:rPr>
      </w:pPr>
      <w:r>
        <w:rPr>
          <w:rFonts w:hint="eastAsia"/>
          <w:bCs/>
          <w:lang w:eastAsia="zh-CN"/>
        </w:rPr>
        <w:t>However, regarding the above Option 2, for dataset exchange, even with the CSI feedback after quantization, the dataset remains large, which imposes an obvious overhead for the OTA transmission. Therefore, we recommend sharing the dataset in the non-OTA manner. With this manner, the overhead is no longer a concern, and only the CSI feedback before quantization should be supported.</w:t>
      </w:r>
    </w:p>
    <w:p w14:paraId="323E9791" w14:textId="77777777" w:rsidR="00B0440E" w:rsidRDefault="00000000">
      <w:pPr>
        <w:jc w:val="both"/>
        <w:rPr>
          <w:rFonts w:eastAsia="等线"/>
          <w:b/>
          <w:i/>
          <w:iCs/>
          <w:szCs w:val="18"/>
          <w:lang w:eastAsia="zh-CN"/>
        </w:rPr>
      </w:pPr>
      <w:r>
        <w:rPr>
          <w:rFonts w:eastAsia="等线" w:hint="eastAsia"/>
          <w:b/>
          <w:i/>
          <w:iCs/>
          <w:szCs w:val="18"/>
          <w:lang w:eastAsia="zh-CN"/>
        </w:rPr>
        <w:t xml:space="preserve">Proposal 1: For the format of target CSI and CSI feedback in inter-vendor training collaboration Direction A, sub-option 4-1, </w:t>
      </w:r>
      <w:bookmarkEnd w:id="3"/>
      <w:r>
        <w:rPr>
          <w:rFonts w:eastAsia="等线" w:hint="eastAsia"/>
          <w:b/>
          <w:i/>
          <w:iCs/>
          <w:szCs w:val="18"/>
          <w:lang w:eastAsia="zh-CN"/>
        </w:rPr>
        <w:t>support:</w:t>
      </w:r>
    </w:p>
    <w:p w14:paraId="264966FA" w14:textId="77777777" w:rsidR="00B0440E" w:rsidRDefault="00000000">
      <w:pPr>
        <w:numPr>
          <w:ilvl w:val="0"/>
          <w:numId w:val="15"/>
        </w:numPr>
        <w:ind w:leftChars="100" w:left="200" w:firstLine="283"/>
        <w:jc w:val="both"/>
        <w:rPr>
          <w:rFonts w:eastAsia="等线"/>
          <w:b/>
          <w:bCs/>
          <w:i/>
          <w:iCs/>
          <w:szCs w:val="18"/>
          <w:lang w:eastAsia="zh-CN"/>
        </w:rPr>
      </w:pPr>
      <w:r>
        <w:rPr>
          <w:rFonts w:eastAsia="等线" w:hint="eastAsia"/>
          <w:b/>
          <w:i/>
          <w:iCs/>
          <w:szCs w:val="18"/>
          <w:lang w:eastAsia="zh-CN"/>
        </w:rPr>
        <w:t xml:space="preserve">Target CSI: </w:t>
      </w:r>
      <w:r>
        <w:rPr>
          <w:rFonts w:eastAsia="等线" w:hint="eastAsia"/>
          <w:b/>
          <w:bCs/>
          <w:i/>
          <w:iCs/>
          <w:szCs w:val="18"/>
          <w:lang w:eastAsia="zh-CN"/>
        </w:rPr>
        <w:t>Rel-16 eType II codebook with new parameters.</w:t>
      </w:r>
    </w:p>
    <w:p w14:paraId="6900525E" w14:textId="77777777" w:rsidR="00B0440E" w:rsidRDefault="00000000">
      <w:pPr>
        <w:numPr>
          <w:ilvl w:val="0"/>
          <w:numId w:val="15"/>
        </w:numPr>
        <w:ind w:leftChars="100" w:left="200" w:firstLine="283"/>
        <w:jc w:val="both"/>
        <w:rPr>
          <w:rFonts w:eastAsia="等线"/>
          <w:b/>
          <w:bCs/>
          <w:i/>
          <w:iCs/>
          <w:szCs w:val="18"/>
          <w:lang w:eastAsia="zh-CN"/>
        </w:rPr>
      </w:pPr>
      <w:r>
        <w:rPr>
          <w:rFonts w:eastAsia="等线" w:hint="eastAsia"/>
          <w:b/>
          <w:i/>
          <w:iCs/>
          <w:szCs w:val="18"/>
          <w:lang w:eastAsia="zh-CN"/>
        </w:rPr>
        <w:t xml:space="preserve">CSI feedback: latent message </w:t>
      </w:r>
      <w:r>
        <w:rPr>
          <w:rFonts w:eastAsia="等线" w:hint="eastAsia"/>
          <w:b/>
          <w:bCs/>
          <w:i/>
          <w:iCs/>
          <w:szCs w:val="18"/>
          <w:lang w:eastAsia="zh-CN"/>
        </w:rPr>
        <w:t xml:space="preserve">before quantization. </w:t>
      </w:r>
    </w:p>
    <w:p w14:paraId="4C64E046" w14:textId="77777777" w:rsidR="00B0440E" w:rsidRDefault="00B0440E">
      <w:pPr>
        <w:jc w:val="both"/>
        <w:rPr>
          <w:rFonts w:eastAsia="等线"/>
          <w:b/>
          <w:bCs/>
          <w:i/>
          <w:iCs/>
          <w:szCs w:val="18"/>
          <w:lang w:eastAsia="zh-CN"/>
        </w:rPr>
      </w:pPr>
    </w:p>
    <w:p w14:paraId="54FCCE7F" w14:textId="77777777" w:rsidR="00B0440E" w:rsidRDefault="00000000">
      <w:pPr>
        <w:jc w:val="both"/>
        <w:rPr>
          <w:rFonts w:eastAsia="等线"/>
          <w:b/>
          <w:bCs/>
          <w:i/>
          <w:iCs/>
          <w:szCs w:val="18"/>
          <w:lang w:eastAsia="zh-CN"/>
        </w:rPr>
      </w:pPr>
      <w:r>
        <w:rPr>
          <w:rFonts w:eastAsia="等线" w:hint="eastAsia"/>
          <w:b/>
          <w:i/>
          <w:iCs/>
          <w:szCs w:val="18"/>
          <w:lang w:eastAsia="zh-CN"/>
        </w:rPr>
        <w:t xml:space="preserve">Proposal 2: For inter-vendor training collaboration Direction A, sub-option 4-1, support </w:t>
      </w:r>
      <w:r>
        <w:rPr>
          <w:rFonts w:eastAsia="等线" w:hint="eastAsia"/>
          <w:b/>
          <w:bCs/>
          <w:i/>
          <w:iCs/>
          <w:szCs w:val="18"/>
          <w:lang w:eastAsia="zh-CN"/>
        </w:rPr>
        <w:t>transmission in the non-OTA manner.</w:t>
      </w:r>
    </w:p>
    <w:p w14:paraId="018ABBA7" w14:textId="77777777" w:rsidR="00B0440E" w:rsidRDefault="00B0440E">
      <w:pPr>
        <w:overflowPunct/>
        <w:autoSpaceDE/>
        <w:autoSpaceDN/>
        <w:adjustRightInd/>
        <w:snapToGrid w:val="0"/>
        <w:spacing w:after="120" w:line="280" w:lineRule="atLeast"/>
        <w:jc w:val="both"/>
        <w:textAlignment w:val="auto"/>
        <w:rPr>
          <w:lang w:eastAsia="zh-CN"/>
        </w:rPr>
      </w:pPr>
    </w:p>
    <w:p w14:paraId="424D9D28" w14:textId="77777777" w:rsidR="00B0440E" w:rsidRDefault="00000000">
      <w:pPr>
        <w:overflowPunct/>
        <w:autoSpaceDE/>
        <w:autoSpaceDN/>
        <w:adjustRightInd/>
        <w:snapToGrid w:val="0"/>
        <w:spacing w:after="120" w:line="280" w:lineRule="atLeast"/>
        <w:jc w:val="both"/>
        <w:textAlignment w:val="auto"/>
        <w:rPr>
          <w:bCs/>
          <w:lang w:eastAsia="zh-CN"/>
        </w:rPr>
      </w:pPr>
      <w:bookmarkStart w:id="7" w:name="OLE_LINK10"/>
      <w:r>
        <w:rPr>
          <w:rFonts w:hint="eastAsia"/>
          <w:bCs/>
          <w:lang w:eastAsia="zh-CN"/>
        </w:rPr>
        <w:t xml:space="preserve">With respect to inter-vendor training collaboration, another issue to be considered is </w:t>
      </w:r>
      <w:bookmarkStart w:id="8" w:name="OLE_LINK12"/>
      <w:r>
        <w:rPr>
          <w:rFonts w:hint="eastAsia"/>
          <w:bCs/>
          <w:lang w:eastAsia="zh-CN"/>
        </w:rPr>
        <w:t>target CSI type</w:t>
      </w:r>
      <w:bookmarkEnd w:id="8"/>
      <w:r>
        <w:rPr>
          <w:rFonts w:hint="eastAsia"/>
          <w:bCs/>
          <w:lang w:eastAsia="zh-CN"/>
        </w:rPr>
        <w:t xml:space="preserve"> for Direction A, sub-option 4-1.</w:t>
      </w:r>
      <w:bookmarkEnd w:id="7"/>
      <w:r>
        <w:rPr>
          <w:rFonts w:hint="eastAsia"/>
          <w:bCs/>
          <w:lang w:eastAsia="zh-CN"/>
        </w:rPr>
        <w:t xml:space="preserve"> In Rel-18 and Rel-19, precoding matrix over the spatial-frequency domain has been thoroughly evaluated, and most companies have agreed that it is adopted as the input of AI/ML model (encoder), as discussed in inference related aspects of CSI compression. On the one hand, </w:t>
      </w:r>
      <w:bookmarkStart w:id="9" w:name="OLE_LINK11"/>
      <w:r>
        <w:rPr>
          <w:rFonts w:hint="eastAsia"/>
          <w:bCs/>
          <w:lang w:eastAsia="zh-CN"/>
        </w:rPr>
        <w:t xml:space="preserve">precoding matrix over the </w:t>
      </w:r>
      <w:r>
        <w:rPr>
          <w:rFonts w:hint="eastAsia"/>
          <w:bCs/>
          <w:lang w:val="en-GB" w:eastAsia="zh-CN"/>
        </w:rPr>
        <w:t>angle-delay</w:t>
      </w:r>
      <w:r>
        <w:rPr>
          <w:rFonts w:hint="eastAsia"/>
          <w:bCs/>
          <w:lang w:eastAsia="zh-CN"/>
        </w:rPr>
        <w:t xml:space="preserve"> domain</w:t>
      </w:r>
      <w:bookmarkEnd w:id="9"/>
      <w:r>
        <w:rPr>
          <w:rFonts w:hint="eastAsia"/>
          <w:bCs/>
          <w:lang w:eastAsia="zh-CN"/>
        </w:rPr>
        <w:t xml:space="preserve"> can be regarded as a transformation or projection of the basis vectors over the spatial-frequency. Obviously, the adoption of precoding matrix over the </w:t>
      </w:r>
      <w:r>
        <w:rPr>
          <w:rFonts w:hint="eastAsia"/>
          <w:bCs/>
          <w:lang w:val="en-GB" w:eastAsia="zh-CN"/>
        </w:rPr>
        <w:t>angle-delay</w:t>
      </w:r>
      <w:r>
        <w:rPr>
          <w:rFonts w:hint="eastAsia"/>
          <w:bCs/>
          <w:lang w:eastAsia="zh-CN"/>
        </w:rPr>
        <w:t xml:space="preserve"> domain as target CSI type will result in potential spec impact on the specific manner and different configurations of domain transformation. On the other hand, such transformation will lead to higher UE computation complexity and extra transmission overhead. Consequently, precoding matrix over the spatial-frequency domain should be preferred.</w:t>
      </w:r>
    </w:p>
    <w:p w14:paraId="3692D6CF" w14:textId="77777777" w:rsidR="00B0440E" w:rsidRDefault="00000000">
      <w:pPr>
        <w:overflowPunct/>
        <w:autoSpaceDE/>
        <w:autoSpaceDN/>
        <w:adjustRightInd/>
        <w:snapToGrid w:val="0"/>
        <w:spacing w:after="120" w:line="280" w:lineRule="atLeast"/>
        <w:jc w:val="both"/>
        <w:textAlignment w:val="auto"/>
        <w:rPr>
          <w:rFonts w:eastAsia="等线"/>
          <w:b/>
          <w:i/>
          <w:iCs/>
          <w:szCs w:val="18"/>
          <w:lang w:eastAsia="zh-CN"/>
        </w:rPr>
      </w:pPr>
      <w:r>
        <w:rPr>
          <w:rFonts w:eastAsia="等线" w:hint="eastAsia"/>
          <w:b/>
          <w:i/>
          <w:iCs/>
          <w:szCs w:val="18"/>
          <w:lang w:eastAsia="zh-CN"/>
        </w:rPr>
        <w:t>Proposal 3: For the type of target CSI in inter-vendor training collaboration Direction A, sub-option 4-1, support precoding matrix over the spatial-frequency domain.</w:t>
      </w:r>
    </w:p>
    <w:p w14:paraId="3A4788E2" w14:textId="77777777" w:rsidR="00B0440E" w:rsidRDefault="00B0440E">
      <w:pPr>
        <w:overflowPunct/>
        <w:autoSpaceDE/>
        <w:autoSpaceDN/>
        <w:adjustRightInd/>
        <w:snapToGrid w:val="0"/>
        <w:spacing w:after="120" w:line="280" w:lineRule="atLeast"/>
        <w:jc w:val="both"/>
        <w:textAlignment w:val="auto"/>
        <w:rPr>
          <w:bCs/>
          <w:lang w:eastAsia="zh-CN"/>
        </w:rPr>
      </w:pPr>
    </w:p>
    <w:p w14:paraId="655B1D17" w14:textId="77777777" w:rsidR="00B0440E"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To reduce the spec workload and facilitate the performance evaluation, a unified design for both the format of target CSI and the format of CSI feedback should be considered for data collection, model inference, model monitoring and dataset exchange for inter-vendor training collaboration. As discussed above, for the format of target CSI, support Rel-16 eType II codebook with new parameters, while for the format of CSI feedback, support the CSI feedback before quantization.</w:t>
      </w:r>
    </w:p>
    <w:p w14:paraId="7377F722" w14:textId="77777777" w:rsidR="00B0440E" w:rsidRDefault="00000000">
      <w:pPr>
        <w:overflowPunct/>
        <w:autoSpaceDE/>
        <w:autoSpaceDN/>
        <w:adjustRightInd/>
        <w:snapToGrid w:val="0"/>
        <w:spacing w:after="120" w:line="280" w:lineRule="atLeast"/>
        <w:jc w:val="both"/>
        <w:textAlignment w:val="auto"/>
        <w:rPr>
          <w:rFonts w:eastAsia="等线"/>
          <w:b/>
          <w:i/>
          <w:iCs/>
          <w:szCs w:val="18"/>
          <w:lang w:eastAsia="zh-CN"/>
        </w:rPr>
      </w:pPr>
      <w:bookmarkStart w:id="10" w:name="OLE_LINK7"/>
      <w:r>
        <w:rPr>
          <w:rFonts w:eastAsia="等线" w:hint="eastAsia"/>
          <w:b/>
          <w:i/>
          <w:iCs/>
          <w:szCs w:val="18"/>
          <w:lang w:eastAsia="zh-CN"/>
        </w:rPr>
        <w:t>Proposal 4: For the format of both target CSI and CSI feedback, support a unified design for NW-side data collection, model inference, model monitoring and dataset exchange for inter-vendor training collaboration Direction A, sub-option 4-1.</w:t>
      </w:r>
      <w:bookmarkEnd w:id="10"/>
    </w:p>
    <w:p w14:paraId="5C50D640" w14:textId="77777777" w:rsidR="00B0440E" w:rsidRDefault="00B0440E">
      <w:pPr>
        <w:overflowPunct/>
        <w:autoSpaceDE/>
        <w:autoSpaceDN/>
        <w:adjustRightInd/>
        <w:snapToGrid w:val="0"/>
        <w:spacing w:after="120" w:line="280" w:lineRule="atLeast"/>
        <w:jc w:val="both"/>
        <w:textAlignment w:val="auto"/>
        <w:rPr>
          <w:rFonts w:eastAsia="等线"/>
          <w:b/>
          <w:i/>
          <w:iCs/>
          <w:szCs w:val="18"/>
          <w:lang w:val="en-GB" w:eastAsia="zh-CN"/>
        </w:rPr>
      </w:pPr>
    </w:p>
    <w:p w14:paraId="24383BAE" w14:textId="77777777" w:rsidR="00B0440E" w:rsidRDefault="00000000">
      <w:pPr>
        <w:pStyle w:val="2"/>
        <w:rPr>
          <w:rFonts w:ascii="Times New Roman" w:hAnsi="Times New Roman"/>
          <w:lang w:eastAsia="zh-CN"/>
        </w:rPr>
      </w:pPr>
      <w:r>
        <w:rPr>
          <w:rFonts w:ascii="Times New Roman" w:eastAsia="宋体" w:hAnsi="Times New Roman" w:hint="eastAsia"/>
          <w:lang w:val="en-US" w:eastAsia="zh-CN"/>
        </w:rPr>
        <w:t>A</w:t>
      </w:r>
      <w:r>
        <w:rPr>
          <w:rFonts w:ascii="Times New Roman" w:hAnsi="Times New Roman"/>
        </w:rPr>
        <w:t>dditional information</w:t>
      </w:r>
      <w:r>
        <w:rPr>
          <w:rFonts w:ascii="Times New Roman" w:eastAsiaTheme="minorEastAsia" w:hAnsi="Times New Roman" w:hint="eastAsia"/>
          <w:lang w:val="en-US" w:eastAsia="zh-CN"/>
        </w:rPr>
        <w:t xml:space="preserve"> for Direction A, sub-option 4-1</w:t>
      </w:r>
    </w:p>
    <w:p w14:paraId="1C56414E" w14:textId="77777777" w:rsidR="00B0440E" w:rsidRDefault="00000000">
      <w:pPr>
        <w:overflowPunct/>
        <w:autoSpaceDE/>
        <w:autoSpaceDN/>
        <w:adjustRightInd/>
        <w:snapToGrid w:val="0"/>
        <w:spacing w:after="120" w:line="280" w:lineRule="atLeast"/>
        <w:jc w:val="both"/>
        <w:textAlignment w:val="auto"/>
        <w:rPr>
          <w:lang w:eastAsia="zh-CN"/>
        </w:rPr>
      </w:pPr>
      <w:r>
        <w:rPr>
          <w:rFonts w:hint="eastAsia"/>
          <w:lang w:eastAsia="zh-CN"/>
        </w:rPr>
        <w:t xml:space="preserve">Except for dataset format and content for Direction A, sub-option 4-1, in this section we will discuss additional information exchanged between NW-side and UE-side. </w:t>
      </w:r>
    </w:p>
    <w:p w14:paraId="3413FE91" w14:textId="77777777" w:rsidR="00B0440E" w:rsidRDefault="00000000">
      <w:pPr>
        <w:overflowPunct/>
        <w:autoSpaceDE/>
        <w:autoSpaceDN/>
        <w:adjustRightInd/>
        <w:snapToGrid w:val="0"/>
        <w:spacing w:after="120" w:line="280" w:lineRule="atLeast"/>
        <w:jc w:val="both"/>
        <w:textAlignment w:val="auto"/>
        <w:rPr>
          <w:lang w:eastAsia="zh-CN"/>
        </w:rPr>
      </w:pPr>
      <w:r>
        <w:rPr>
          <w:rFonts w:hint="eastAsia"/>
        </w:rPr>
        <w:t>In RAN1#120</w:t>
      </w:r>
      <w:r>
        <w:rPr>
          <w:rFonts w:hint="eastAsia"/>
          <w:lang w:eastAsia="zh-CN"/>
        </w:rPr>
        <w:t>bis</w:t>
      </w:r>
      <w:r>
        <w:rPr>
          <w:rFonts w:hint="eastAsia"/>
        </w:rPr>
        <w:t xml:space="preserve"> meeting</w:t>
      </w:r>
      <w:r>
        <w:rPr>
          <w:rFonts w:hint="eastAsia"/>
          <w:lang w:eastAsia="zh-CN"/>
        </w:rPr>
        <w:t xml:space="preserve"> [5], we have been in agreement that </w:t>
      </w:r>
      <w:r>
        <w:rPr>
          <w:rFonts w:eastAsia="等线"/>
          <w:lang w:val="en-GB" w:eastAsia="zh-CN"/>
        </w:rPr>
        <w:t>p</w:t>
      </w:r>
      <w:r>
        <w:rPr>
          <w:rFonts w:eastAsia="Batang"/>
          <w:lang w:val="en-GB"/>
        </w:rPr>
        <w:t xml:space="preserve">erformance target </w:t>
      </w:r>
      <w:r>
        <w:rPr>
          <w:rFonts w:eastAsia="等线"/>
          <w:lang w:val="en-GB" w:eastAsia="zh-CN"/>
        </w:rPr>
        <w:t xml:space="preserve">is confirmed </w:t>
      </w:r>
      <w:r>
        <w:rPr>
          <w:rFonts w:eastAsia="Batang"/>
          <w:lang w:val="en-GB"/>
        </w:rPr>
        <w:t xml:space="preserve">as </w:t>
      </w:r>
      <w:r>
        <w:rPr>
          <w:rFonts w:hint="eastAsia"/>
          <w:lang w:eastAsia="zh-CN"/>
        </w:rPr>
        <w:t xml:space="preserve">one of </w:t>
      </w:r>
      <w:r>
        <w:rPr>
          <w:rFonts w:eastAsia="Batang"/>
          <w:lang w:val="en-GB"/>
        </w:rPr>
        <w:t xml:space="preserve">additional information along with the exchanged </w:t>
      </w:r>
      <w:r>
        <w:rPr>
          <w:rFonts w:hint="eastAsia"/>
          <w:lang w:eastAsia="zh-CN"/>
        </w:rPr>
        <w:t>dataset.</w:t>
      </w:r>
    </w:p>
    <w:tbl>
      <w:tblPr>
        <w:tblStyle w:val="af6"/>
        <w:tblW w:w="0" w:type="auto"/>
        <w:tblLook w:val="04A0" w:firstRow="1" w:lastRow="0" w:firstColumn="1" w:lastColumn="0" w:noHBand="0" w:noVBand="1"/>
      </w:tblPr>
      <w:tblGrid>
        <w:gridCol w:w="9629"/>
      </w:tblGrid>
      <w:tr w:rsidR="00B0440E" w14:paraId="63688619" w14:textId="77777777">
        <w:tc>
          <w:tcPr>
            <w:tcW w:w="9629" w:type="dxa"/>
          </w:tcPr>
          <w:p w14:paraId="7E19C11C" w14:textId="77777777" w:rsidR="00B0440E" w:rsidRDefault="00000000">
            <w:pPr>
              <w:rPr>
                <w:rFonts w:eastAsia="等线"/>
                <w:iCs/>
                <w:highlight w:val="green"/>
                <w:lang w:eastAsia="zh-CN"/>
              </w:rPr>
            </w:pPr>
            <w:r>
              <w:rPr>
                <w:rFonts w:eastAsia="等线" w:hint="eastAsia"/>
                <w:iCs/>
                <w:highlight w:val="green"/>
                <w:lang w:eastAsia="zh-CN"/>
              </w:rPr>
              <w:t>Agreement</w:t>
            </w:r>
          </w:p>
          <w:p w14:paraId="3D125778" w14:textId="77777777" w:rsidR="00B0440E" w:rsidRDefault="00000000">
            <w:pPr>
              <w:rPr>
                <w:b/>
                <w:bCs/>
                <w:i/>
                <w:iCs/>
              </w:rPr>
            </w:pPr>
            <w:r>
              <w:t xml:space="preserve">For inter-vendor-collaboration Options 3a-1 and 4-1 in Direction A, confirm SGCS and NMSE as the type of performance metric that may be used for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03B259A9" w14:textId="77777777" w:rsidR="00B0440E" w:rsidRDefault="00000000">
            <w:pPr>
              <w:numPr>
                <w:ilvl w:val="0"/>
                <w:numId w:val="16"/>
              </w:numPr>
              <w:spacing w:after="160" w:line="278" w:lineRule="auto"/>
              <w:contextualSpacing/>
              <w:rPr>
                <w:lang w:eastAsia="zh-CN"/>
              </w:rPr>
            </w:pPr>
            <w:r>
              <w:rPr>
                <w:lang w:eastAsia="zh-CN"/>
              </w:rPr>
              <w:lastRenderedPageBreak/>
              <w:t>FFS: when to use SGCS, NMSE, and which one to use or both, and relationship with the inter-vender collaboration sub-options.</w:t>
            </w:r>
          </w:p>
          <w:p w14:paraId="6C264B4F" w14:textId="77777777" w:rsidR="00B0440E" w:rsidRDefault="00000000">
            <w:pPr>
              <w:numPr>
                <w:ilvl w:val="0"/>
                <w:numId w:val="16"/>
              </w:numPr>
              <w:spacing w:after="160" w:line="278" w:lineRule="auto"/>
              <w:contextualSpacing/>
              <w:rPr>
                <w:lang w:eastAsia="zh-CN"/>
              </w:rPr>
            </w:pPr>
            <w:r>
              <w:rPr>
                <w:lang w:eastAsia="zh-CN"/>
              </w:rPr>
              <w:t>FFS: details of the format of the performance target</w:t>
            </w:r>
          </w:p>
          <w:p w14:paraId="14240845" w14:textId="77777777" w:rsidR="00B0440E" w:rsidRDefault="00000000">
            <w:pPr>
              <w:numPr>
                <w:ilvl w:val="1"/>
                <w:numId w:val="16"/>
              </w:numPr>
              <w:spacing w:after="160" w:line="278" w:lineRule="auto"/>
              <w:contextualSpacing/>
              <w:rPr>
                <w:lang w:eastAsia="zh-CN"/>
              </w:rPr>
            </w:pPr>
            <w:r>
              <w:rPr>
                <w:lang w:eastAsia="zh-CN"/>
              </w:rPr>
              <w:t>Option 1: Average performance target, e.g. average SGCS and/or average NMSE</w:t>
            </w:r>
          </w:p>
          <w:p w14:paraId="455DE834" w14:textId="77777777" w:rsidR="00B0440E" w:rsidRDefault="00000000">
            <w:pPr>
              <w:numPr>
                <w:ilvl w:val="1"/>
                <w:numId w:val="16"/>
              </w:numPr>
              <w:spacing w:after="160" w:line="278" w:lineRule="auto"/>
              <w:contextualSpacing/>
              <w:rPr>
                <w:lang w:eastAsia="zh-CN"/>
              </w:rPr>
            </w:pPr>
            <w:r>
              <w:rPr>
                <w:lang w:eastAsia="zh-CN"/>
              </w:rPr>
              <w:t>Option 2: distribution of the performance target, e.g., SGCS / NMSE for 5, 10, 20, 30 percentiles, etc.</w:t>
            </w:r>
          </w:p>
          <w:p w14:paraId="3EA1E204" w14:textId="77777777" w:rsidR="00B0440E" w:rsidRDefault="00000000">
            <w:pPr>
              <w:spacing w:after="0"/>
              <w:rPr>
                <w:bCs/>
                <w:lang w:eastAsia="zh-CN"/>
              </w:rPr>
            </w:pPr>
            <w:r>
              <w:rPr>
                <w:lang w:eastAsia="zh-CN"/>
              </w:rPr>
              <w:t xml:space="preserve">FFS: whether multiple performance targets should be exchanged for different configurations, such as antenna ports configuration, subband configuration and payload configuration, etc., along with each exchanged dataset or model parameters </w:t>
            </w:r>
          </w:p>
        </w:tc>
      </w:tr>
    </w:tbl>
    <w:p w14:paraId="3BED5455" w14:textId="77777777" w:rsidR="00B0440E" w:rsidRDefault="00000000">
      <w:pPr>
        <w:overflowPunct/>
        <w:autoSpaceDE/>
        <w:autoSpaceDN/>
        <w:adjustRightInd/>
        <w:snapToGrid w:val="0"/>
        <w:spacing w:after="120" w:line="280" w:lineRule="atLeast"/>
        <w:jc w:val="both"/>
        <w:textAlignment w:val="auto"/>
        <w:rPr>
          <w:lang w:eastAsia="zh-CN"/>
        </w:rPr>
      </w:pPr>
      <w:r>
        <w:rPr>
          <w:rFonts w:hint="eastAsia"/>
          <w:lang w:eastAsia="zh-CN"/>
        </w:rPr>
        <w:lastRenderedPageBreak/>
        <w:t>The performance target is exchanged from NW-side to UE-side to enable the encoder training at UE-side. For inter-vendor training collaboration Direction A, sub-option 4-1, there are two alternative encoder training schemes discussed. SGCS and NMSE as the type of performance metric may be suitable for one or both of the above two alternative  schemes. For Alt. 1, UE-side first utilizes the exchanged dataset to develop a nominal decoder. Then, given the frozen decoder, UE-side develops an actual encoder against the nominal decoder. SGCS quantifies the directional alignment of two vectors in the complex space, remaining invariant to any absolute phase offset, which is robust to the end-to-end systems. Hence, SGCS is the most satisfactory metric used for this end-to-end performance target. For Alt. 2, UE-side directly develops and trains the actual encoder without the nominal decoder. In such case, SGCS is unfeasible due to the unavailability of the decoder's output and NMSE can evaluate the gap between the actual encoder output at UE-side and the CSI feedback delivered from NW-side. Consequently, NMSE is the more appropriate metric used for performance target.</w:t>
      </w:r>
    </w:p>
    <w:p w14:paraId="1AC92642" w14:textId="77777777" w:rsidR="00B0440E" w:rsidRDefault="00000000">
      <w:pPr>
        <w:rPr>
          <w:rFonts w:eastAsia="等线"/>
          <w:b/>
          <w:i/>
          <w:iCs/>
          <w:szCs w:val="18"/>
          <w:lang w:eastAsia="zh-CN"/>
        </w:rPr>
      </w:pPr>
      <w:r>
        <w:rPr>
          <w:rFonts w:eastAsia="等线" w:hint="eastAsia"/>
          <w:b/>
          <w:i/>
          <w:iCs/>
          <w:szCs w:val="18"/>
          <w:lang w:eastAsia="zh-CN"/>
        </w:rPr>
        <w:t>Proposal 5: For inter-vendor training collaboration Direction A, sub-option 4-1, support SGCS and NMSE used for performance target as additional information</w:t>
      </w:r>
    </w:p>
    <w:p w14:paraId="31CD829A" w14:textId="77777777" w:rsidR="00B0440E" w:rsidRDefault="00000000">
      <w:pPr>
        <w:numPr>
          <w:ilvl w:val="0"/>
          <w:numId w:val="15"/>
        </w:numPr>
        <w:ind w:leftChars="100" w:left="200" w:firstLine="283"/>
        <w:jc w:val="both"/>
        <w:rPr>
          <w:rFonts w:eastAsia="等线"/>
          <w:b/>
          <w:bCs/>
          <w:i/>
          <w:iCs/>
          <w:szCs w:val="18"/>
          <w:lang w:eastAsia="zh-CN"/>
        </w:rPr>
      </w:pPr>
      <w:r>
        <w:rPr>
          <w:rFonts w:eastAsia="等线" w:hint="eastAsia"/>
          <w:b/>
          <w:i/>
          <w:iCs/>
          <w:szCs w:val="18"/>
          <w:lang w:eastAsia="zh-CN"/>
        </w:rPr>
        <w:t>SGCS should be used for Alt. 1, i.e., UE-side first utilizes the exchanged dataset to develop a nominal decoder, and given the frozen decoder, UE-side develops an actual encoder against the nominal decoder</w:t>
      </w:r>
      <w:r>
        <w:rPr>
          <w:rFonts w:eastAsia="等线" w:hint="eastAsia"/>
          <w:b/>
          <w:bCs/>
          <w:i/>
          <w:iCs/>
          <w:szCs w:val="18"/>
          <w:lang w:eastAsia="zh-CN"/>
        </w:rPr>
        <w:t>.</w:t>
      </w:r>
    </w:p>
    <w:p w14:paraId="34181281" w14:textId="77777777" w:rsidR="00B0440E" w:rsidRDefault="00000000">
      <w:pPr>
        <w:numPr>
          <w:ilvl w:val="0"/>
          <w:numId w:val="15"/>
        </w:numPr>
        <w:ind w:leftChars="100" w:left="200" w:firstLine="283"/>
        <w:jc w:val="both"/>
        <w:rPr>
          <w:rFonts w:eastAsia="等线"/>
          <w:b/>
          <w:bCs/>
          <w:i/>
          <w:iCs/>
          <w:szCs w:val="18"/>
          <w:lang w:eastAsia="zh-CN"/>
        </w:rPr>
      </w:pPr>
      <w:r>
        <w:rPr>
          <w:rFonts w:eastAsia="等线" w:hint="eastAsia"/>
          <w:b/>
          <w:i/>
          <w:iCs/>
          <w:szCs w:val="18"/>
          <w:lang w:eastAsia="zh-CN"/>
        </w:rPr>
        <w:t>NMSE should be used for Alt. 2, i.e., UE-side directly develops and trains an actual encoder without the nominal decoder.</w:t>
      </w:r>
    </w:p>
    <w:p w14:paraId="1A8AC06C" w14:textId="77777777" w:rsidR="00B0440E" w:rsidRDefault="00B0440E">
      <w:pPr>
        <w:jc w:val="both"/>
        <w:rPr>
          <w:rFonts w:eastAsia="等线"/>
          <w:b/>
          <w:bCs/>
          <w:i/>
          <w:iCs/>
          <w:szCs w:val="18"/>
          <w:lang w:eastAsia="zh-CN"/>
        </w:rPr>
      </w:pPr>
    </w:p>
    <w:p w14:paraId="5804B5BE" w14:textId="77777777" w:rsidR="00B0440E" w:rsidRDefault="00000000">
      <w:pPr>
        <w:jc w:val="both"/>
        <w:rPr>
          <w:b/>
          <w:bCs/>
          <w:i/>
          <w:iCs/>
          <w:szCs w:val="18"/>
          <w:lang w:eastAsia="zh-CN"/>
        </w:rPr>
      </w:pPr>
      <w:r>
        <w:rPr>
          <w:rFonts w:hint="eastAsia"/>
          <w:lang w:eastAsia="zh-CN"/>
        </w:rPr>
        <w:t xml:space="preserve">Regarding inter-vendor training collaboration Direction A, sub-option 4-1, another </w:t>
      </w:r>
      <w:r>
        <w:t xml:space="preserve">additional information </w:t>
      </w:r>
      <w:r>
        <w:rPr>
          <w:rFonts w:hint="eastAsia"/>
          <w:lang w:eastAsia="zh-CN"/>
        </w:rPr>
        <w:t xml:space="preserve">shared </w:t>
      </w:r>
      <w:r>
        <w:t>along with the exchanged dataset</w:t>
      </w:r>
      <w:r>
        <w:rPr>
          <w:rFonts w:hint="eastAsia"/>
          <w:lang w:eastAsia="zh-CN"/>
        </w:rPr>
        <w:t xml:space="preserve"> should be pairing ID. The </w:t>
      </w:r>
      <w:r>
        <w:t>exchanged dataset</w:t>
      </w:r>
      <w:r>
        <w:rPr>
          <w:rFonts w:hint="eastAsia"/>
          <w:lang w:eastAsia="zh-CN"/>
        </w:rPr>
        <w:t xml:space="preserve"> is considered to associate with specific pairing ID. At UE-side, the dataset delivered from NW-side is used for model (encoder) training. Meanwhile, UE-side can collect its own dataset associated with the same pairing ID for model training, model inference and model monitoring. Therefore, pairing ID can facilitate the alignment of two-sided AI/ML models.</w:t>
      </w:r>
    </w:p>
    <w:p w14:paraId="47BD10F1" w14:textId="77777777" w:rsidR="00B0440E" w:rsidRDefault="00000000">
      <w:pPr>
        <w:rPr>
          <w:rFonts w:eastAsia="等线"/>
          <w:b/>
          <w:i/>
          <w:iCs/>
          <w:szCs w:val="18"/>
          <w:lang w:eastAsia="zh-CN"/>
        </w:rPr>
      </w:pPr>
      <w:r>
        <w:rPr>
          <w:rFonts w:eastAsia="等线" w:hint="eastAsia"/>
          <w:b/>
          <w:i/>
          <w:iCs/>
          <w:szCs w:val="18"/>
          <w:lang w:eastAsia="zh-CN"/>
        </w:rPr>
        <w:t xml:space="preserve">Proposal 6: For </w:t>
      </w:r>
      <w:bookmarkStart w:id="11" w:name="OLE_LINK9"/>
      <w:r>
        <w:rPr>
          <w:rFonts w:eastAsia="等线" w:hint="eastAsia"/>
          <w:b/>
          <w:i/>
          <w:iCs/>
          <w:szCs w:val="18"/>
          <w:lang w:eastAsia="zh-CN"/>
        </w:rPr>
        <w:t>inter-vendor training collaboration Direction A, sub-option 4-1</w:t>
      </w:r>
      <w:bookmarkEnd w:id="11"/>
      <w:r>
        <w:rPr>
          <w:rFonts w:eastAsia="等线" w:hint="eastAsia"/>
          <w:b/>
          <w:i/>
          <w:iCs/>
          <w:szCs w:val="18"/>
          <w:lang w:eastAsia="zh-CN"/>
        </w:rPr>
        <w:t>, support pairing ID associated with the exchanged dataset as additional information.</w:t>
      </w:r>
    </w:p>
    <w:p w14:paraId="3B3FBC00" w14:textId="77777777" w:rsidR="00B0440E" w:rsidRDefault="00B0440E">
      <w:pPr>
        <w:rPr>
          <w:rFonts w:eastAsia="等线"/>
          <w:b/>
          <w:i/>
          <w:iCs/>
          <w:szCs w:val="18"/>
          <w:lang w:eastAsia="zh-CN"/>
        </w:rPr>
      </w:pPr>
    </w:p>
    <w:p w14:paraId="171C2CA9" w14:textId="77777777" w:rsidR="00B0440E" w:rsidRDefault="00000000">
      <w:pPr>
        <w:jc w:val="both"/>
        <w:rPr>
          <w:lang w:eastAsia="zh-CN"/>
        </w:rPr>
      </w:pPr>
      <w:r>
        <w:rPr>
          <w:rFonts w:hint="eastAsia"/>
          <w:lang w:eastAsia="zh-CN"/>
        </w:rPr>
        <w:t>Besides, we think it is also necessary and beneficial to share the model backbone from NW-side to UE-side along with the exchanged dataset. According to the simulation results presented in TR 38.843 [3], model backbone mismatch between NW-side and UE-side will lead to minor or moderate performance degradation, particularly for separate model training in inter-vendor training collaboration Direction A, sub-option 4-1. For instance, NW-side is assumed to train a transformer model for encoder, while UE-side trains a CNN model for encoder. In such case, the encoder at UE-side is significantly different from the nominal encoder at NW-side, and may be a mismatch with the decoder at NW-side, resulting in the failure to meet performance targets. Therefore, for inter-vendor training collaboration Direction A, sub-option 4-1, model backbone related information should be shared between NW-side and UE-side to achieve the two-side model alignment.</w:t>
      </w:r>
    </w:p>
    <w:p w14:paraId="2EEA0F03" w14:textId="77777777" w:rsidR="00B0440E" w:rsidRDefault="00000000">
      <w:pPr>
        <w:rPr>
          <w:rFonts w:eastAsia="等线"/>
          <w:b/>
          <w:i/>
          <w:iCs/>
          <w:szCs w:val="18"/>
          <w:lang w:eastAsia="zh-CN"/>
        </w:rPr>
      </w:pPr>
      <w:r>
        <w:rPr>
          <w:rFonts w:eastAsia="等线" w:hint="eastAsia"/>
          <w:b/>
          <w:i/>
          <w:iCs/>
          <w:szCs w:val="18"/>
          <w:lang w:eastAsia="zh-CN"/>
        </w:rPr>
        <w:t>Proposal 7: For inter-vendor training collaboration Direction A, sub-option 4-1, support model backbone related information shared as additional information.</w:t>
      </w:r>
    </w:p>
    <w:p w14:paraId="644EA1BB" w14:textId="77777777" w:rsidR="00B0440E" w:rsidRDefault="00B0440E">
      <w:pPr>
        <w:rPr>
          <w:rFonts w:eastAsia="等线"/>
          <w:b/>
          <w:i/>
          <w:iCs/>
          <w:szCs w:val="18"/>
          <w:lang w:eastAsia="zh-CN"/>
        </w:rPr>
      </w:pPr>
    </w:p>
    <w:p w14:paraId="379F7340" w14:textId="77777777" w:rsidR="00B0440E" w:rsidRDefault="00000000">
      <w:pPr>
        <w:jc w:val="both"/>
      </w:pPr>
      <w:r>
        <w:rPr>
          <w:rFonts w:hint="eastAsia"/>
          <w:lang w:eastAsia="zh-CN"/>
        </w:rPr>
        <w:t xml:space="preserve">As discussed above, most companies have agreed that performance target should be shared between NW-side and UE-side as additional information. </w:t>
      </w:r>
      <w:bookmarkStart w:id="12" w:name="OLE_LINK13"/>
      <w:r>
        <w:rPr>
          <w:rFonts w:hint="eastAsia"/>
          <w:lang w:eastAsia="zh-CN"/>
        </w:rPr>
        <w:t>Performance target</w:t>
      </w:r>
      <w:bookmarkEnd w:id="12"/>
      <w:r>
        <w:rPr>
          <w:rFonts w:hint="eastAsia"/>
          <w:lang w:eastAsia="zh-CN"/>
        </w:rPr>
        <w:t xml:space="preserve"> aims to define the performance requirements that the models at NW-side and UE-side need meet. For different configurations, such as antenna ports number, subband number and payload size, etc., performance target could be different, corresponding to different datasets. Consequently, for inter-vendor </w:t>
      </w:r>
      <w:r>
        <w:rPr>
          <w:rFonts w:hint="eastAsia"/>
          <w:lang w:eastAsia="zh-CN"/>
        </w:rPr>
        <w:lastRenderedPageBreak/>
        <w:t>training collaboration Direction A, sub-option 4-1, separate performance targets should be exchanged along with the dataset for different configurations.</w:t>
      </w:r>
    </w:p>
    <w:p w14:paraId="7B1542CD" w14:textId="77777777" w:rsidR="00B0440E" w:rsidRDefault="00000000">
      <w:pPr>
        <w:rPr>
          <w:lang w:eastAsia="zh-CN"/>
        </w:rPr>
      </w:pPr>
      <w:r>
        <w:rPr>
          <w:rFonts w:eastAsia="等线" w:hint="eastAsia"/>
          <w:b/>
          <w:i/>
          <w:iCs/>
          <w:szCs w:val="18"/>
          <w:lang w:eastAsia="zh-CN"/>
        </w:rPr>
        <w:t>Proposal 8: For inter-vendor training collaboration Direction A, sub-option 4-1, support separate performance targets exchanged for different configurations.</w:t>
      </w:r>
    </w:p>
    <w:p w14:paraId="79B0A988" w14:textId="77777777" w:rsidR="00B0440E" w:rsidRDefault="00000000">
      <w:pPr>
        <w:pStyle w:val="1"/>
      </w:pPr>
      <w:r>
        <w:rPr>
          <w:rFonts w:hint="eastAsia"/>
        </w:rPr>
        <w:t>C</w:t>
      </w:r>
      <w:r>
        <w:t>onclusions</w:t>
      </w:r>
    </w:p>
    <w:p w14:paraId="0964B860" w14:textId="77777777" w:rsidR="00B0440E"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inter-vendor training collaboration </w:t>
      </w:r>
      <w:r>
        <w:rPr>
          <w:lang w:eastAsia="zh-CN"/>
        </w:rPr>
        <w:t>and have following proposals:</w:t>
      </w:r>
    </w:p>
    <w:p w14:paraId="7801F8FD" w14:textId="77777777" w:rsidR="00B0440E" w:rsidRDefault="00000000">
      <w:pPr>
        <w:rPr>
          <w:rFonts w:eastAsia="等线"/>
          <w:b/>
          <w:i/>
          <w:iCs/>
          <w:szCs w:val="18"/>
          <w:lang w:eastAsia="zh-CN"/>
        </w:rPr>
      </w:pPr>
      <w:r>
        <w:rPr>
          <w:rFonts w:eastAsia="等线" w:hint="eastAsia"/>
          <w:b/>
          <w:i/>
          <w:iCs/>
          <w:szCs w:val="18"/>
          <w:lang w:eastAsia="zh-CN"/>
        </w:rPr>
        <w:t>Proposal 1: For the format of target CSI and CSI feedback in inter-vendor training collaboration Direction A, sub-option 4-1, support:</w:t>
      </w:r>
    </w:p>
    <w:p w14:paraId="7EB9F200" w14:textId="77777777" w:rsidR="00B0440E" w:rsidRDefault="00000000">
      <w:pPr>
        <w:rPr>
          <w:rFonts w:eastAsia="等线"/>
          <w:b/>
          <w:i/>
          <w:iCs/>
          <w:szCs w:val="18"/>
          <w:lang w:eastAsia="zh-CN"/>
        </w:rPr>
      </w:pPr>
      <w:r>
        <w:rPr>
          <w:rFonts w:eastAsia="等线" w:hint="eastAsia"/>
          <w:b/>
          <w:i/>
          <w:iCs/>
          <w:szCs w:val="18"/>
          <w:lang w:eastAsia="zh-CN"/>
        </w:rPr>
        <w:t>Target CSI: Rel-16 eType II codebook with new parameters.</w:t>
      </w:r>
    </w:p>
    <w:p w14:paraId="3E85E003" w14:textId="77777777" w:rsidR="00B0440E" w:rsidRDefault="00000000">
      <w:pPr>
        <w:rPr>
          <w:rFonts w:eastAsia="等线"/>
          <w:b/>
          <w:i/>
          <w:iCs/>
          <w:szCs w:val="18"/>
          <w:lang w:eastAsia="zh-CN"/>
        </w:rPr>
      </w:pPr>
      <w:r>
        <w:rPr>
          <w:rFonts w:eastAsia="等线" w:hint="eastAsia"/>
          <w:b/>
          <w:i/>
          <w:iCs/>
          <w:szCs w:val="18"/>
          <w:lang w:eastAsia="zh-CN"/>
        </w:rPr>
        <w:t xml:space="preserve">CSI feedback: latent message before quantization. </w:t>
      </w:r>
    </w:p>
    <w:p w14:paraId="30EFB03A" w14:textId="77777777" w:rsidR="00B0440E" w:rsidRDefault="00000000">
      <w:pPr>
        <w:rPr>
          <w:rFonts w:eastAsia="等线"/>
          <w:b/>
          <w:i/>
          <w:iCs/>
          <w:szCs w:val="18"/>
          <w:lang w:eastAsia="zh-CN"/>
        </w:rPr>
      </w:pPr>
      <w:r>
        <w:rPr>
          <w:rFonts w:eastAsia="等线" w:hint="eastAsia"/>
          <w:b/>
          <w:i/>
          <w:iCs/>
          <w:szCs w:val="18"/>
          <w:lang w:eastAsia="zh-CN"/>
        </w:rPr>
        <w:t>Proposal 2: For inter-vendor training collaboration Direction A, sub-option 4-1, support transmission in the non-OTA manner.</w:t>
      </w:r>
    </w:p>
    <w:p w14:paraId="76487270" w14:textId="77777777" w:rsidR="00B0440E" w:rsidRDefault="00000000">
      <w:pPr>
        <w:rPr>
          <w:rFonts w:eastAsia="等线"/>
          <w:b/>
          <w:i/>
          <w:iCs/>
          <w:szCs w:val="18"/>
          <w:lang w:eastAsia="zh-CN"/>
        </w:rPr>
      </w:pPr>
      <w:r>
        <w:rPr>
          <w:rFonts w:eastAsia="等线" w:hint="eastAsia"/>
          <w:b/>
          <w:i/>
          <w:iCs/>
          <w:szCs w:val="18"/>
          <w:lang w:eastAsia="zh-CN"/>
        </w:rPr>
        <w:t>Proposal 3: For the type of target CSI in inter-vendor training collaboration Direction A, sub-option 4-1, support precoding matrix over the spatial-frequency domain.</w:t>
      </w:r>
    </w:p>
    <w:p w14:paraId="545B3CEE" w14:textId="77777777" w:rsidR="00B0440E" w:rsidRDefault="00000000">
      <w:pPr>
        <w:rPr>
          <w:rFonts w:eastAsia="等线"/>
          <w:b/>
          <w:i/>
          <w:iCs/>
          <w:szCs w:val="18"/>
          <w:lang w:eastAsia="zh-CN"/>
        </w:rPr>
      </w:pPr>
      <w:r>
        <w:rPr>
          <w:rFonts w:eastAsia="等线" w:hint="eastAsia"/>
          <w:b/>
          <w:i/>
          <w:iCs/>
          <w:szCs w:val="18"/>
          <w:lang w:eastAsia="zh-CN"/>
        </w:rPr>
        <w:t>Proposal 4: For the format of both target CSI and CSI feedback, support a unified design for NW-side data collection, model inference, model monitoring and dataset exchange for inter-vendor training collaboration Direction A, sub-option 4-1.</w:t>
      </w:r>
    </w:p>
    <w:p w14:paraId="4B3D553F" w14:textId="77777777" w:rsidR="00B0440E" w:rsidRDefault="00000000">
      <w:pPr>
        <w:rPr>
          <w:rFonts w:eastAsia="等线"/>
          <w:b/>
          <w:i/>
          <w:iCs/>
          <w:szCs w:val="18"/>
          <w:lang w:eastAsia="zh-CN"/>
        </w:rPr>
      </w:pPr>
      <w:r>
        <w:rPr>
          <w:rFonts w:eastAsia="等线" w:hint="eastAsia"/>
          <w:b/>
          <w:i/>
          <w:iCs/>
          <w:szCs w:val="18"/>
          <w:lang w:eastAsia="zh-CN"/>
        </w:rPr>
        <w:t>Proposal 5: For inter-vendor training collaboration Direction A, sub-option 4-1, support SGCS and NMSE used for performance target as additional information</w:t>
      </w:r>
    </w:p>
    <w:p w14:paraId="0AFC231D" w14:textId="77777777" w:rsidR="00B0440E" w:rsidRDefault="00000000">
      <w:pPr>
        <w:rPr>
          <w:rFonts w:eastAsia="等线"/>
          <w:b/>
          <w:i/>
          <w:iCs/>
          <w:szCs w:val="18"/>
          <w:lang w:eastAsia="zh-CN"/>
        </w:rPr>
      </w:pPr>
      <w:r>
        <w:rPr>
          <w:rFonts w:eastAsia="等线" w:hint="eastAsia"/>
          <w:b/>
          <w:i/>
          <w:iCs/>
          <w:szCs w:val="18"/>
          <w:lang w:eastAsia="zh-CN"/>
        </w:rPr>
        <w:t>SGCS should be used for Alt. 1, i.e., UE-side first utilizes the exchanged dataset to develop a nominal decoder, and given the frozen decoder, UE-side develops an actual encoder against the nominal decoder.</w:t>
      </w:r>
    </w:p>
    <w:p w14:paraId="05DBBF1E" w14:textId="77777777" w:rsidR="00B0440E" w:rsidRDefault="00000000">
      <w:pPr>
        <w:rPr>
          <w:rFonts w:eastAsia="等线"/>
          <w:b/>
          <w:i/>
          <w:iCs/>
          <w:szCs w:val="18"/>
          <w:lang w:eastAsia="zh-CN"/>
        </w:rPr>
      </w:pPr>
      <w:r>
        <w:rPr>
          <w:rFonts w:eastAsia="等线" w:hint="eastAsia"/>
          <w:b/>
          <w:i/>
          <w:iCs/>
          <w:szCs w:val="18"/>
          <w:lang w:eastAsia="zh-CN"/>
        </w:rPr>
        <w:t>NMSE should be used for Alt. 2, i.e., UE-side directly develops and trains an actual encoder without the nominal decoder.</w:t>
      </w:r>
    </w:p>
    <w:p w14:paraId="5A3FA27C" w14:textId="77777777" w:rsidR="00B0440E" w:rsidRDefault="00000000">
      <w:pPr>
        <w:rPr>
          <w:rFonts w:eastAsia="等线"/>
          <w:b/>
          <w:i/>
          <w:iCs/>
          <w:szCs w:val="18"/>
          <w:lang w:eastAsia="zh-CN"/>
        </w:rPr>
      </w:pPr>
      <w:r>
        <w:rPr>
          <w:rFonts w:eastAsia="等线" w:hint="eastAsia"/>
          <w:b/>
          <w:i/>
          <w:iCs/>
          <w:szCs w:val="18"/>
          <w:lang w:eastAsia="zh-CN"/>
        </w:rPr>
        <w:t>Proposal 6: For inter-vendor training collaboration Direction A, sub-option 4-1, support pairing ID associated with the exchanged dataset as additional information.</w:t>
      </w:r>
    </w:p>
    <w:p w14:paraId="56495EEA" w14:textId="77777777" w:rsidR="00B0440E" w:rsidRDefault="00000000">
      <w:pPr>
        <w:rPr>
          <w:rFonts w:eastAsia="等线"/>
          <w:b/>
          <w:i/>
          <w:iCs/>
          <w:szCs w:val="18"/>
          <w:lang w:eastAsia="zh-CN"/>
        </w:rPr>
      </w:pPr>
      <w:r>
        <w:rPr>
          <w:rFonts w:eastAsia="等线" w:hint="eastAsia"/>
          <w:b/>
          <w:i/>
          <w:iCs/>
          <w:szCs w:val="18"/>
          <w:lang w:eastAsia="zh-CN"/>
        </w:rPr>
        <w:t>Proposal 7: For inter-vendor training collaboration Direction A, sub-option 4-1, support model backbone related information shared as additional information.</w:t>
      </w:r>
    </w:p>
    <w:p w14:paraId="57CB181D" w14:textId="77777777" w:rsidR="00B0440E" w:rsidRDefault="00000000">
      <w:pPr>
        <w:rPr>
          <w:rFonts w:eastAsia="等线"/>
          <w:b/>
          <w:i/>
          <w:iCs/>
          <w:szCs w:val="18"/>
          <w:lang w:eastAsia="zh-CN"/>
        </w:rPr>
      </w:pPr>
      <w:r>
        <w:rPr>
          <w:rFonts w:eastAsia="等线" w:hint="eastAsia"/>
          <w:b/>
          <w:i/>
          <w:iCs/>
          <w:szCs w:val="18"/>
          <w:lang w:eastAsia="zh-CN"/>
        </w:rPr>
        <w:t>Proposal 8: For inter-vendor training collaboration Direction A, sub-option 4-1, support separate performance targets exchanged for different configurations.</w:t>
      </w:r>
    </w:p>
    <w:p w14:paraId="2568F9F6" w14:textId="77777777" w:rsidR="00B0440E" w:rsidRDefault="00000000">
      <w:pPr>
        <w:pStyle w:val="1"/>
      </w:pPr>
      <w:r>
        <w:t>References</w:t>
      </w:r>
    </w:p>
    <w:p w14:paraId="474A1BA6" w14:textId="77777777" w:rsidR="00B0440E" w:rsidRDefault="00000000">
      <w:pPr>
        <w:numPr>
          <w:ilvl w:val="0"/>
          <w:numId w:val="17"/>
        </w:numPr>
        <w:ind w:left="0" w:firstLine="0"/>
        <w:rPr>
          <w:lang w:eastAsia="zh-CN"/>
        </w:rPr>
      </w:pPr>
      <w:r>
        <w:rPr>
          <w:rFonts w:hint="eastAsia"/>
          <w:lang w:eastAsia="zh-CN"/>
        </w:rPr>
        <w:t>RP-251870, New WI: Artificial Intelligence (AI)/Machine Learning (ML) for NR air interface enhancements, Prague, Czech Republic, June 9-13, 2025.</w:t>
      </w:r>
    </w:p>
    <w:p w14:paraId="01137B83" w14:textId="77777777" w:rsidR="00B0440E" w:rsidRDefault="00000000">
      <w:pPr>
        <w:numPr>
          <w:ilvl w:val="0"/>
          <w:numId w:val="17"/>
        </w:numPr>
        <w:ind w:left="0" w:firstLine="0"/>
        <w:rPr>
          <w:lang w:eastAsia="zh-CN"/>
        </w:rPr>
      </w:pPr>
      <w:r>
        <w:rPr>
          <w:rFonts w:hint="eastAsia"/>
          <w:lang w:eastAsia="zh-CN"/>
        </w:rPr>
        <w:t>Chairman's Notes RAN1#118bis, Hefei, China, October 14th</w:t>
      </w:r>
      <w:r>
        <w:rPr>
          <w:rFonts w:hint="eastAsia"/>
          <w:lang w:eastAsia="zh-CN"/>
        </w:rPr>
        <w:t>–</w:t>
      </w:r>
      <w:r>
        <w:rPr>
          <w:rFonts w:hint="eastAsia"/>
          <w:lang w:eastAsia="zh-CN"/>
        </w:rPr>
        <w:t>18th, 2024.</w:t>
      </w:r>
    </w:p>
    <w:p w14:paraId="6375F9A6" w14:textId="77777777" w:rsidR="00B0440E" w:rsidRDefault="00000000">
      <w:pPr>
        <w:numPr>
          <w:ilvl w:val="0"/>
          <w:numId w:val="17"/>
        </w:numPr>
        <w:ind w:left="0" w:firstLine="0"/>
        <w:rPr>
          <w:lang w:eastAsia="zh-CN"/>
        </w:rPr>
      </w:pPr>
      <w:r>
        <w:rPr>
          <w:rFonts w:hint="eastAsia"/>
          <w:lang w:eastAsia="zh-CN"/>
        </w:rPr>
        <w:t>3GPP TR 38.843: "Study on Artificial Intelligence (AI)/Machine Learning (ML) for NR air interface", Dec. 2023.</w:t>
      </w:r>
    </w:p>
    <w:p w14:paraId="3FF743D3" w14:textId="77777777" w:rsidR="00B0440E" w:rsidRDefault="00000000">
      <w:pPr>
        <w:numPr>
          <w:ilvl w:val="0"/>
          <w:numId w:val="17"/>
        </w:numPr>
        <w:ind w:left="0" w:firstLine="0"/>
        <w:rPr>
          <w:lang w:eastAsia="zh-CN"/>
        </w:rPr>
      </w:pPr>
      <w:r>
        <w:rPr>
          <w:rFonts w:hint="eastAsia"/>
          <w:lang w:eastAsia="zh-CN"/>
        </w:rPr>
        <w:t>Chairman's Notes RAN1#122, Bengaluru, India, August 25th</w:t>
      </w:r>
      <w:r>
        <w:rPr>
          <w:rFonts w:hint="eastAsia"/>
          <w:lang w:eastAsia="zh-CN"/>
        </w:rPr>
        <w:t>–</w:t>
      </w:r>
      <w:r>
        <w:rPr>
          <w:rFonts w:hint="eastAsia"/>
          <w:lang w:eastAsia="zh-CN"/>
        </w:rPr>
        <w:t>29th, 2025.</w:t>
      </w:r>
    </w:p>
    <w:p w14:paraId="0BF1D7E3" w14:textId="77777777" w:rsidR="00B0440E" w:rsidRDefault="00000000">
      <w:pPr>
        <w:numPr>
          <w:ilvl w:val="0"/>
          <w:numId w:val="17"/>
        </w:numPr>
        <w:ind w:left="0" w:firstLine="0"/>
        <w:rPr>
          <w:lang w:eastAsia="zh-CN"/>
        </w:rPr>
      </w:pPr>
      <w:r>
        <w:rPr>
          <w:rFonts w:hint="eastAsia"/>
          <w:lang w:eastAsia="zh-CN"/>
        </w:rPr>
        <w:t>Chairman's Notes RAN1#120bis, Wuhan, China, April 7th</w:t>
      </w:r>
      <w:r>
        <w:rPr>
          <w:rFonts w:hint="eastAsia"/>
          <w:lang w:eastAsia="zh-CN"/>
        </w:rPr>
        <w:t>–</w:t>
      </w:r>
      <w:r>
        <w:rPr>
          <w:rFonts w:hint="eastAsia"/>
          <w:lang w:eastAsia="zh-CN"/>
        </w:rPr>
        <w:t>11th, 2025.</w:t>
      </w:r>
    </w:p>
    <w:sectPr w:rsidR="00B0440E">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B7026" w14:textId="77777777" w:rsidR="0055012F" w:rsidRDefault="0055012F">
      <w:pPr>
        <w:spacing w:after="0"/>
      </w:pPr>
      <w:r>
        <w:separator/>
      </w:r>
    </w:p>
  </w:endnote>
  <w:endnote w:type="continuationSeparator" w:id="0">
    <w:p w14:paraId="6AF8F027" w14:textId="77777777" w:rsidR="0055012F" w:rsidRDefault="00550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200247B" w:usb2="00000009" w:usb3="00000000" w:csb0="2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034" w14:textId="77777777" w:rsidR="00B0440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967DE19" w14:textId="77777777" w:rsidR="00B0440E"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C82B7" w14:textId="77777777" w:rsidR="0055012F" w:rsidRDefault="0055012F">
      <w:pPr>
        <w:spacing w:after="0"/>
      </w:pPr>
      <w:r>
        <w:separator/>
      </w:r>
    </w:p>
  </w:footnote>
  <w:footnote w:type="continuationSeparator" w:id="0">
    <w:p w14:paraId="2849D577" w14:textId="77777777" w:rsidR="0055012F" w:rsidRDefault="005501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D3F1A6"/>
    <w:multiLevelType w:val="singleLevel"/>
    <w:tmpl w:val="0FD3F1A6"/>
    <w:lvl w:ilvl="0">
      <w:start w:val="1"/>
      <w:numFmt w:val="bullet"/>
      <w:lvlText w:val=""/>
      <w:lvlJc w:val="left"/>
      <w:pPr>
        <w:ind w:left="420" w:hanging="420"/>
      </w:pPr>
      <w:rPr>
        <w:rFonts w:ascii="Wingdings" w:hAnsi="Wingdings" w:hint="default"/>
        <w:sz w:val="16"/>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0B6417"/>
    <w:multiLevelType w:val="multilevel"/>
    <w:tmpl w:val="580B6417"/>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4"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40636463">
    <w:abstractNumId w:val="4"/>
  </w:num>
  <w:num w:numId="2" w16cid:durableId="267663825">
    <w:abstractNumId w:val="11"/>
  </w:num>
  <w:num w:numId="3" w16cid:durableId="2040467362">
    <w:abstractNumId w:val="1"/>
  </w:num>
  <w:num w:numId="4" w16cid:durableId="772363609">
    <w:abstractNumId w:val="10"/>
  </w:num>
  <w:num w:numId="5" w16cid:durableId="1481995656">
    <w:abstractNumId w:val="9"/>
  </w:num>
  <w:num w:numId="6" w16cid:durableId="286860528">
    <w:abstractNumId w:val="7"/>
  </w:num>
  <w:num w:numId="7" w16cid:durableId="276252666">
    <w:abstractNumId w:val="6"/>
  </w:num>
  <w:num w:numId="8" w16cid:durableId="75563276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632826489">
    <w:abstractNumId w:val="8"/>
  </w:num>
  <w:num w:numId="10" w16cid:durableId="746148084">
    <w:abstractNumId w:val="14"/>
  </w:num>
  <w:num w:numId="11" w16cid:durableId="2111847227">
    <w:abstractNumId w:val="16"/>
  </w:num>
  <w:num w:numId="12" w16cid:durableId="56320758">
    <w:abstractNumId w:val="15"/>
  </w:num>
  <w:num w:numId="13" w16cid:durableId="1911161059">
    <w:abstractNumId w:val="13"/>
  </w:num>
  <w:num w:numId="14" w16cid:durableId="141700194">
    <w:abstractNumId w:val="3"/>
  </w:num>
  <w:num w:numId="15" w16cid:durableId="713307511">
    <w:abstractNumId w:val="2"/>
  </w:num>
  <w:num w:numId="16" w16cid:durableId="380443510">
    <w:abstractNumId w:val="5"/>
  </w:num>
  <w:num w:numId="17" w16cid:durableId="3932356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VjZTY0ZGQwOTM1ZTkyZWM1ZmQxYTYxNmIzMjUxZDk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2FCF"/>
    <w:rsid w:val="000331CF"/>
    <w:rsid w:val="000333A7"/>
    <w:rsid w:val="00033432"/>
    <w:rsid w:val="00033549"/>
    <w:rsid w:val="000335C5"/>
    <w:rsid w:val="0003382B"/>
    <w:rsid w:val="00033CE5"/>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BA4"/>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721"/>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8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654"/>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6D1"/>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76F"/>
    <w:rsid w:val="001469E0"/>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DF"/>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211"/>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3F11"/>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94"/>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2"/>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6E6"/>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D9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AC9"/>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3A"/>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2F91"/>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46A"/>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5F4"/>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356"/>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089"/>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8C3"/>
    <w:rsid w:val="003B792A"/>
    <w:rsid w:val="003B7BBC"/>
    <w:rsid w:val="003C00E3"/>
    <w:rsid w:val="003C0496"/>
    <w:rsid w:val="003C04D3"/>
    <w:rsid w:val="003C0527"/>
    <w:rsid w:val="003C065E"/>
    <w:rsid w:val="003C09FF"/>
    <w:rsid w:val="003C0A49"/>
    <w:rsid w:val="003C0AC2"/>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BCD"/>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6E98"/>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75"/>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375"/>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4FB"/>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663"/>
    <w:rsid w:val="004C49D4"/>
    <w:rsid w:val="004C4B60"/>
    <w:rsid w:val="004C4FCE"/>
    <w:rsid w:val="004C524D"/>
    <w:rsid w:val="004C5326"/>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1"/>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3B0A"/>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2F"/>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86"/>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AE7"/>
    <w:rsid w:val="005D0E3F"/>
    <w:rsid w:val="005D1127"/>
    <w:rsid w:val="005D156A"/>
    <w:rsid w:val="005D17E5"/>
    <w:rsid w:val="005D18F5"/>
    <w:rsid w:val="005D1C63"/>
    <w:rsid w:val="005D1DE6"/>
    <w:rsid w:val="005D1E0B"/>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118"/>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48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14"/>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46E"/>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4E2"/>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4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70"/>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10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1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8C"/>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0C"/>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D2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427"/>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39"/>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9B"/>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943"/>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58C"/>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93B"/>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87"/>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4DB"/>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9C"/>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5A"/>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29F"/>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B6F"/>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6C9"/>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06D"/>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419"/>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A6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C7E70"/>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31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A4B"/>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EE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135"/>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1D"/>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B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40E"/>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7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588"/>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1B82"/>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32"/>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33D"/>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70"/>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2E2"/>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39"/>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0F3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BB8"/>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7D7"/>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6A8E"/>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A02"/>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45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1D"/>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3D6"/>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5DEB"/>
    <w:rsid w:val="00DA60F6"/>
    <w:rsid w:val="00DA61F8"/>
    <w:rsid w:val="00DA627F"/>
    <w:rsid w:val="00DA6349"/>
    <w:rsid w:val="00DA6566"/>
    <w:rsid w:val="00DA664A"/>
    <w:rsid w:val="00DA701A"/>
    <w:rsid w:val="00DA75E3"/>
    <w:rsid w:val="00DA76F4"/>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F5"/>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96E"/>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CB"/>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5AF"/>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3C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CD1"/>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11E"/>
    <w:rsid w:val="00EB08E5"/>
    <w:rsid w:val="00EB0943"/>
    <w:rsid w:val="00EB0D88"/>
    <w:rsid w:val="00EB0E08"/>
    <w:rsid w:val="00EB1A3E"/>
    <w:rsid w:val="00EB2902"/>
    <w:rsid w:val="00EB2A41"/>
    <w:rsid w:val="00EB2AE4"/>
    <w:rsid w:val="00EB2D25"/>
    <w:rsid w:val="00EB3096"/>
    <w:rsid w:val="00EB31AB"/>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17F"/>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078"/>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60"/>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A4"/>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EE8"/>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0A11F9"/>
    <w:rsid w:val="012C4E2A"/>
    <w:rsid w:val="013A3164"/>
    <w:rsid w:val="016B71B2"/>
    <w:rsid w:val="019430DF"/>
    <w:rsid w:val="01974B62"/>
    <w:rsid w:val="01A07F09"/>
    <w:rsid w:val="01B87254"/>
    <w:rsid w:val="01E25ABE"/>
    <w:rsid w:val="020F7B7E"/>
    <w:rsid w:val="021B6523"/>
    <w:rsid w:val="022A0825"/>
    <w:rsid w:val="02353ABC"/>
    <w:rsid w:val="026762D1"/>
    <w:rsid w:val="026D3278"/>
    <w:rsid w:val="028E4F47"/>
    <w:rsid w:val="02AB358F"/>
    <w:rsid w:val="02B7449E"/>
    <w:rsid w:val="03215DBB"/>
    <w:rsid w:val="0334789D"/>
    <w:rsid w:val="03661A20"/>
    <w:rsid w:val="036D34F2"/>
    <w:rsid w:val="03B0291E"/>
    <w:rsid w:val="03CF5817"/>
    <w:rsid w:val="03CF75C5"/>
    <w:rsid w:val="03D01DE4"/>
    <w:rsid w:val="03EA4CA9"/>
    <w:rsid w:val="03EF1A15"/>
    <w:rsid w:val="040F3E66"/>
    <w:rsid w:val="043A5387"/>
    <w:rsid w:val="044A3289"/>
    <w:rsid w:val="0452300A"/>
    <w:rsid w:val="046814FE"/>
    <w:rsid w:val="047654EA"/>
    <w:rsid w:val="047F36D7"/>
    <w:rsid w:val="04912ACD"/>
    <w:rsid w:val="0495080F"/>
    <w:rsid w:val="049C1B9D"/>
    <w:rsid w:val="049F51EA"/>
    <w:rsid w:val="04A85C72"/>
    <w:rsid w:val="04B769D7"/>
    <w:rsid w:val="04CB2483"/>
    <w:rsid w:val="04D07A99"/>
    <w:rsid w:val="04F05A45"/>
    <w:rsid w:val="050F6813"/>
    <w:rsid w:val="05144168"/>
    <w:rsid w:val="052E47BF"/>
    <w:rsid w:val="05777F14"/>
    <w:rsid w:val="05DE1D42"/>
    <w:rsid w:val="05DE61E6"/>
    <w:rsid w:val="05E20577"/>
    <w:rsid w:val="05F407B8"/>
    <w:rsid w:val="062C71CE"/>
    <w:rsid w:val="06473D8B"/>
    <w:rsid w:val="06475B39"/>
    <w:rsid w:val="065344DE"/>
    <w:rsid w:val="06624721"/>
    <w:rsid w:val="067D2B35"/>
    <w:rsid w:val="06986394"/>
    <w:rsid w:val="069C0EAE"/>
    <w:rsid w:val="06B64A6C"/>
    <w:rsid w:val="06DF3FC3"/>
    <w:rsid w:val="06F31B61"/>
    <w:rsid w:val="07007A6A"/>
    <w:rsid w:val="071E492C"/>
    <w:rsid w:val="074E250E"/>
    <w:rsid w:val="07584947"/>
    <w:rsid w:val="077C4B51"/>
    <w:rsid w:val="079E66CB"/>
    <w:rsid w:val="07BE1E2B"/>
    <w:rsid w:val="080F3244"/>
    <w:rsid w:val="08141914"/>
    <w:rsid w:val="082500FC"/>
    <w:rsid w:val="082F4AD6"/>
    <w:rsid w:val="08395955"/>
    <w:rsid w:val="084B6E97"/>
    <w:rsid w:val="08506998"/>
    <w:rsid w:val="085E716A"/>
    <w:rsid w:val="08693769"/>
    <w:rsid w:val="087618D9"/>
    <w:rsid w:val="087846CF"/>
    <w:rsid w:val="087A0447"/>
    <w:rsid w:val="08836BD0"/>
    <w:rsid w:val="08850B9A"/>
    <w:rsid w:val="088C3CD7"/>
    <w:rsid w:val="08B60D54"/>
    <w:rsid w:val="08B85095"/>
    <w:rsid w:val="08DA7138"/>
    <w:rsid w:val="08E32AE3"/>
    <w:rsid w:val="08F63846"/>
    <w:rsid w:val="09151F1E"/>
    <w:rsid w:val="091D1DA1"/>
    <w:rsid w:val="0939688D"/>
    <w:rsid w:val="094445B2"/>
    <w:rsid w:val="095F3219"/>
    <w:rsid w:val="09815806"/>
    <w:rsid w:val="09842C00"/>
    <w:rsid w:val="09903C9B"/>
    <w:rsid w:val="099866AB"/>
    <w:rsid w:val="09C1299A"/>
    <w:rsid w:val="09C44799"/>
    <w:rsid w:val="09CC6CCC"/>
    <w:rsid w:val="09F2218D"/>
    <w:rsid w:val="09F47679"/>
    <w:rsid w:val="0A0C3321"/>
    <w:rsid w:val="0A312D88"/>
    <w:rsid w:val="0A3D532E"/>
    <w:rsid w:val="0A800B87"/>
    <w:rsid w:val="0ABE2142"/>
    <w:rsid w:val="0AC37758"/>
    <w:rsid w:val="0AF12517"/>
    <w:rsid w:val="0B00275A"/>
    <w:rsid w:val="0B064214"/>
    <w:rsid w:val="0B1D155E"/>
    <w:rsid w:val="0B330725"/>
    <w:rsid w:val="0B5C3E34"/>
    <w:rsid w:val="0B7E024F"/>
    <w:rsid w:val="0BB96E78"/>
    <w:rsid w:val="0BC77592"/>
    <w:rsid w:val="0BC953E0"/>
    <w:rsid w:val="0BD82828"/>
    <w:rsid w:val="0BF16C73"/>
    <w:rsid w:val="0C0D49EA"/>
    <w:rsid w:val="0C126BE9"/>
    <w:rsid w:val="0C216CB8"/>
    <w:rsid w:val="0C29479A"/>
    <w:rsid w:val="0C3703FE"/>
    <w:rsid w:val="0C9870EE"/>
    <w:rsid w:val="0C9F047C"/>
    <w:rsid w:val="0CA710DF"/>
    <w:rsid w:val="0CA9649D"/>
    <w:rsid w:val="0CBC2E07"/>
    <w:rsid w:val="0CBF32C7"/>
    <w:rsid w:val="0CCF67C3"/>
    <w:rsid w:val="0CD143AE"/>
    <w:rsid w:val="0CE12D58"/>
    <w:rsid w:val="0CFC676B"/>
    <w:rsid w:val="0D34420C"/>
    <w:rsid w:val="0D374B59"/>
    <w:rsid w:val="0D402703"/>
    <w:rsid w:val="0D66529D"/>
    <w:rsid w:val="0D986B1D"/>
    <w:rsid w:val="0DB017C3"/>
    <w:rsid w:val="0DC16A76"/>
    <w:rsid w:val="0DC3019B"/>
    <w:rsid w:val="0DDC74AE"/>
    <w:rsid w:val="0DF66755"/>
    <w:rsid w:val="0E041001"/>
    <w:rsid w:val="0E0C0087"/>
    <w:rsid w:val="0E517E05"/>
    <w:rsid w:val="0E833DCE"/>
    <w:rsid w:val="0E8A2A67"/>
    <w:rsid w:val="0E975183"/>
    <w:rsid w:val="0E986066"/>
    <w:rsid w:val="0EB83A78"/>
    <w:rsid w:val="0EE37EFD"/>
    <w:rsid w:val="0F1B56B3"/>
    <w:rsid w:val="0F2252CA"/>
    <w:rsid w:val="0F464CFE"/>
    <w:rsid w:val="0F4D222E"/>
    <w:rsid w:val="0F5340F4"/>
    <w:rsid w:val="0F657030"/>
    <w:rsid w:val="0F73799F"/>
    <w:rsid w:val="0F8B2F3A"/>
    <w:rsid w:val="0FD67227"/>
    <w:rsid w:val="0FFC1742"/>
    <w:rsid w:val="0FFD0AE7"/>
    <w:rsid w:val="100342AC"/>
    <w:rsid w:val="101D4F1D"/>
    <w:rsid w:val="101F18D4"/>
    <w:rsid w:val="10233173"/>
    <w:rsid w:val="102B7629"/>
    <w:rsid w:val="10463F91"/>
    <w:rsid w:val="106833CF"/>
    <w:rsid w:val="10982CE6"/>
    <w:rsid w:val="10986E32"/>
    <w:rsid w:val="10A75C36"/>
    <w:rsid w:val="10AB4B20"/>
    <w:rsid w:val="10B85FB1"/>
    <w:rsid w:val="10F6623E"/>
    <w:rsid w:val="1108187B"/>
    <w:rsid w:val="1125116C"/>
    <w:rsid w:val="112F78F5"/>
    <w:rsid w:val="11335637"/>
    <w:rsid w:val="11365128"/>
    <w:rsid w:val="11390774"/>
    <w:rsid w:val="116752E1"/>
    <w:rsid w:val="117619C8"/>
    <w:rsid w:val="117B05E8"/>
    <w:rsid w:val="118440E5"/>
    <w:rsid w:val="11F27D2E"/>
    <w:rsid w:val="1224072D"/>
    <w:rsid w:val="123468CA"/>
    <w:rsid w:val="124473D0"/>
    <w:rsid w:val="12486EC1"/>
    <w:rsid w:val="1260400B"/>
    <w:rsid w:val="12796DA5"/>
    <w:rsid w:val="12B66C0D"/>
    <w:rsid w:val="12C24C46"/>
    <w:rsid w:val="12D7199E"/>
    <w:rsid w:val="12DD59D5"/>
    <w:rsid w:val="13241EDE"/>
    <w:rsid w:val="132711CC"/>
    <w:rsid w:val="132A0982"/>
    <w:rsid w:val="1343731E"/>
    <w:rsid w:val="13533D6F"/>
    <w:rsid w:val="1372264D"/>
    <w:rsid w:val="13B8628A"/>
    <w:rsid w:val="13C9271B"/>
    <w:rsid w:val="13D41409"/>
    <w:rsid w:val="14006632"/>
    <w:rsid w:val="14056464"/>
    <w:rsid w:val="14105E9D"/>
    <w:rsid w:val="14261483"/>
    <w:rsid w:val="143C285C"/>
    <w:rsid w:val="146354B5"/>
    <w:rsid w:val="146D0E60"/>
    <w:rsid w:val="149208C7"/>
    <w:rsid w:val="149D101A"/>
    <w:rsid w:val="14A4637A"/>
    <w:rsid w:val="14DC7D94"/>
    <w:rsid w:val="14DF7455"/>
    <w:rsid w:val="14FE7D0A"/>
    <w:rsid w:val="15001F3B"/>
    <w:rsid w:val="150A2F86"/>
    <w:rsid w:val="155B7FF8"/>
    <w:rsid w:val="15606380"/>
    <w:rsid w:val="156758B0"/>
    <w:rsid w:val="157F7353"/>
    <w:rsid w:val="158260CD"/>
    <w:rsid w:val="15AE7982"/>
    <w:rsid w:val="15D171CD"/>
    <w:rsid w:val="15EB247B"/>
    <w:rsid w:val="162E2871"/>
    <w:rsid w:val="1638098B"/>
    <w:rsid w:val="164107F7"/>
    <w:rsid w:val="165431D1"/>
    <w:rsid w:val="1657321B"/>
    <w:rsid w:val="1666025D"/>
    <w:rsid w:val="167C182F"/>
    <w:rsid w:val="16A42650"/>
    <w:rsid w:val="16B74615"/>
    <w:rsid w:val="16B947B3"/>
    <w:rsid w:val="16E5707E"/>
    <w:rsid w:val="17101F77"/>
    <w:rsid w:val="17126F01"/>
    <w:rsid w:val="171E6442"/>
    <w:rsid w:val="17214184"/>
    <w:rsid w:val="17231CAA"/>
    <w:rsid w:val="17516817"/>
    <w:rsid w:val="17AC28B7"/>
    <w:rsid w:val="181A12FF"/>
    <w:rsid w:val="1823694D"/>
    <w:rsid w:val="182A4EC1"/>
    <w:rsid w:val="183323C1"/>
    <w:rsid w:val="185C5B9E"/>
    <w:rsid w:val="186049D2"/>
    <w:rsid w:val="186375E1"/>
    <w:rsid w:val="18695DE3"/>
    <w:rsid w:val="186B1B5B"/>
    <w:rsid w:val="18721BFE"/>
    <w:rsid w:val="18956BD8"/>
    <w:rsid w:val="18C13529"/>
    <w:rsid w:val="18F002B2"/>
    <w:rsid w:val="19774383"/>
    <w:rsid w:val="19834C82"/>
    <w:rsid w:val="198B5397"/>
    <w:rsid w:val="19C44917"/>
    <w:rsid w:val="19D46C03"/>
    <w:rsid w:val="19E27BFB"/>
    <w:rsid w:val="1A0758B3"/>
    <w:rsid w:val="1A15126C"/>
    <w:rsid w:val="1A5D00C5"/>
    <w:rsid w:val="1AA17AB6"/>
    <w:rsid w:val="1AC434AA"/>
    <w:rsid w:val="1AD10DB0"/>
    <w:rsid w:val="1AF8344E"/>
    <w:rsid w:val="1AFA4969"/>
    <w:rsid w:val="1B0D0CA7"/>
    <w:rsid w:val="1B154000"/>
    <w:rsid w:val="1B4325B4"/>
    <w:rsid w:val="1B5F527B"/>
    <w:rsid w:val="1B642891"/>
    <w:rsid w:val="1B7F7470"/>
    <w:rsid w:val="1B876BD4"/>
    <w:rsid w:val="1B8B42C2"/>
    <w:rsid w:val="1BAF7FB0"/>
    <w:rsid w:val="1BB92BDD"/>
    <w:rsid w:val="1BBE7EF9"/>
    <w:rsid w:val="1BC03F6C"/>
    <w:rsid w:val="1BC236EF"/>
    <w:rsid w:val="1BE07DC3"/>
    <w:rsid w:val="1BE37C5A"/>
    <w:rsid w:val="1BEA16A5"/>
    <w:rsid w:val="1BF34D28"/>
    <w:rsid w:val="1C037C4F"/>
    <w:rsid w:val="1C662D65"/>
    <w:rsid w:val="1C974E8C"/>
    <w:rsid w:val="1CBD66FD"/>
    <w:rsid w:val="1CBF295F"/>
    <w:rsid w:val="1CBF7C53"/>
    <w:rsid w:val="1CC27028"/>
    <w:rsid w:val="1D1A70FE"/>
    <w:rsid w:val="1D8316F5"/>
    <w:rsid w:val="1DA7172D"/>
    <w:rsid w:val="1DE1641B"/>
    <w:rsid w:val="1DFB698C"/>
    <w:rsid w:val="1DFF193F"/>
    <w:rsid w:val="1E0647C5"/>
    <w:rsid w:val="1E0A7720"/>
    <w:rsid w:val="1E2A04B1"/>
    <w:rsid w:val="1E713D70"/>
    <w:rsid w:val="1EA47B74"/>
    <w:rsid w:val="1EA97CD8"/>
    <w:rsid w:val="1ECB5101"/>
    <w:rsid w:val="1EDE59FD"/>
    <w:rsid w:val="1EF41119"/>
    <w:rsid w:val="1F354C71"/>
    <w:rsid w:val="1F4C309F"/>
    <w:rsid w:val="1F4F0F73"/>
    <w:rsid w:val="1F5878C2"/>
    <w:rsid w:val="1F6B2440"/>
    <w:rsid w:val="1F75506D"/>
    <w:rsid w:val="1F861772"/>
    <w:rsid w:val="1F8654CC"/>
    <w:rsid w:val="1F931E59"/>
    <w:rsid w:val="1F9951FF"/>
    <w:rsid w:val="1FB673BE"/>
    <w:rsid w:val="1FE1724C"/>
    <w:rsid w:val="1FFB7C68"/>
    <w:rsid w:val="20484530"/>
    <w:rsid w:val="204C5948"/>
    <w:rsid w:val="208C266E"/>
    <w:rsid w:val="20970180"/>
    <w:rsid w:val="20B45481"/>
    <w:rsid w:val="20BA48CB"/>
    <w:rsid w:val="20BD6CCC"/>
    <w:rsid w:val="20D271B4"/>
    <w:rsid w:val="21184934"/>
    <w:rsid w:val="21283337"/>
    <w:rsid w:val="215869F4"/>
    <w:rsid w:val="217F0425"/>
    <w:rsid w:val="219F2875"/>
    <w:rsid w:val="219F2E47"/>
    <w:rsid w:val="21AB2FC8"/>
    <w:rsid w:val="21BA1603"/>
    <w:rsid w:val="21F26E49"/>
    <w:rsid w:val="221636E0"/>
    <w:rsid w:val="221943D6"/>
    <w:rsid w:val="221A1D54"/>
    <w:rsid w:val="223C00C4"/>
    <w:rsid w:val="224F1BA5"/>
    <w:rsid w:val="22873A35"/>
    <w:rsid w:val="228E65E4"/>
    <w:rsid w:val="23007343"/>
    <w:rsid w:val="23324671"/>
    <w:rsid w:val="233B037C"/>
    <w:rsid w:val="23450E3C"/>
    <w:rsid w:val="23582CDC"/>
    <w:rsid w:val="2387245C"/>
    <w:rsid w:val="23887139"/>
    <w:rsid w:val="23DA5DE6"/>
    <w:rsid w:val="24170DE9"/>
    <w:rsid w:val="246266A4"/>
    <w:rsid w:val="2466767A"/>
    <w:rsid w:val="246C2EE2"/>
    <w:rsid w:val="24E83D63"/>
    <w:rsid w:val="24F5112A"/>
    <w:rsid w:val="250B4FA9"/>
    <w:rsid w:val="25315ACC"/>
    <w:rsid w:val="253E0372"/>
    <w:rsid w:val="258004A8"/>
    <w:rsid w:val="25C52AC0"/>
    <w:rsid w:val="25D24FC7"/>
    <w:rsid w:val="25D26C2B"/>
    <w:rsid w:val="25EE4C56"/>
    <w:rsid w:val="26092822"/>
    <w:rsid w:val="261A1C24"/>
    <w:rsid w:val="26217CFD"/>
    <w:rsid w:val="264A7253"/>
    <w:rsid w:val="26995AE5"/>
    <w:rsid w:val="26BE72FA"/>
    <w:rsid w:val="26D41BEE"/>
    <w:rsid w:val="26E56F7C"/>
    <w:rsid w:val="26F3397B"/>
    <w:rsid w:val="27035654"/>
    <w:rsid w:val="2705317A"/>
    <w:rsid w:val="27165388"/>
    <w:rsid w:val="271D04C4"/>
    <w:rsid w:val="272E0923"/>
    <w:rsid w:val="275B2D9A"/>
    <w:rsid w:val="27873B8F"/>
    <w:rsid w:val="278A3680"/>
    <w:rsid w:val="279C0BB3"/>
    <w:rsid w:val="28013B40"/>
    <w:rsid w:val="28145853"/>
    <w:rsid w:val="282B4E63"/>
    <w:rsid w:val="286551E9"/>
    <w:rsid w:val="286B21EF"/>
    <w:rsid w:val="288307FB"/>
    <w:rsid w:val="28867423"/>
    <w:rsid w:val="289742A6"/>
    <w:rsid w:val="28BC3D0D"/>
    <w:rsid w:val="28F96D0F"/>
    <w:rsid w:val="292328EB"/>
    <w:rsid w:val="292C2C40"/>
    <w:rsid w:val="295E4CC4"/>
    <w:rsid w:val="296C74E1"/>
    <w:rsid w:val="298365D8"/>
    <w:rsid w:val="2996028D"/>
    <w:rsid w:val="29A30A29"/>
    <w:rsid w:val="29AC42AB"/>
    <w:rsid w:val="29B22F1B"/>
    <w:rsid w:val="29B8496C"/>
    <w:rsid w:val="29F01EC0"/>
    <w:rsid w:val="2A13795C"/>
    <w:rsid w:val="2A143BD4"/>
    <w:rsid w:val="2A257690"/>
    <w:rsid w:val="2A293624"/>
    <w:rsid w:val="2A9211C9"/>
    <w:rsid w:val="2ABE5B1A"/>
    <w:rsid w:val="2AC92C43"/>
    <w:rsid w:val="2ACF5903"/>
    <w:rsid w:val="2AF068A5"/>
    <w:rsid w:val="2AF92FF6"/>
    <w:rsid w:val="2B400C25"/>
    <w:rsid w:val="2B5F7D93"/>
    <w:rsid w:val="2B6F7DDE"/>
    <w:rsid w:val="2B732DA8"/>
    <w:rsid w:val="2BC76C50"/>
    <w:rsid w:val="2BCC3CAB"/>
    <w:rsid w:val="2BDE3F9A"/>
    <w:rsid w:val="2BEE0681"/>
    <w:rsid w:val="2C0559CB"/>
    <w:rsid w:val="2C0E0D23"/>
    <w:rsid w:val="2C1D4AC2"/>
    <w:rsid w:val="2C2A71DF"/>
    <w:rsid w:val="2C2E0A7D"/>
    <w:rsid w:val="2C6941AB"/>
    <w:rsid w:val="2C713BDA"/>
    <w:rsid w:val="2C7566AC"/>
    <w:rsid w:val="2C7D63EB"/>
    <w:rsid w:val="2C847299"/>
    <w:rsid w:val="2CAE1BBE"/>
    <w:rsid w:val="2CF84C36"/>
    <w:rsid w:val="2D0F6B01"/>
    <w:rsid w:val="2D2222DE"/>
    <w:rsid w:val="2D485B6F"/>
    <w:rsid w:val="2D4B38B1"/>
    <w:rsid w:val="2D7050C6"/>
    <w:rsid w:val="2D741704"/>
    <w:rsid w:val="2D8A3EAE"/>
    <w:rsid w:val="2DAB4682"/>
    <w:rsid w:val="2DB94CBF"/>
    <w:rsid w:val="2DE03FF9"/>
    <w:rsid w:val="2E24482E"/>
    <w:rsid w:val="2E291E44"/>
    <w:rsid w:val="2E3D769E"/>
    <w:rsid w:val="2E4E5407"/>
    <w:rsid w:val="2E7E4B59"/>
    <w:rsid w:val="2E9F2106"/>
    <w:rsid w:val="2EB9568B"/>
    <w:rsid w:val="2EBB231E"/>
    <w:rsid w:val="2ECC5991"/>
    <w:rsid w:val="2EDD666D"/>
    <w:rsid w:val="2EE47B19"/>
    <w:rsid w:val="2EFA3CEA"/>
    <w:rsid w:val="2EFF6701"/>
    <w:rsid w:val="2F1877C3"/>
    <w:rsid w:val="2F2C014E"/>
    <w:rsid w:val="2F8133C0"/>
    <w:rsid w:val="2F835584"/>
    <w:rsid w:val="2F9652B7"/>
    <w:rsid w:val="2FA568C1"/>
    <w:rsid w:val="2FA74660"/>
    <w:rsid w:val="2FC8587C"/>
    <w:rsid w:val="2FCA08F1"/>
    <w:rsid w:val="2FDB5C5B"/>
    <w:rsid w:val="302019D1"/>
    <w:rsid w:val="30284C4A"/>
    <w:rsid w:val="303E7123"/>
    <w:rsid w:val="305D7B83"/>
    <w:rsid w:val="306E7FE2"/>
    <w:rsid w:val="30DD0CC4"/>
    <w:rsid w:val="30E3452C"/>
    <w:rsid w:val="30E87D95"/>
    <w:rsid w:val="31320FA9"/>
    <w:rsid w:val="314B0E46"/>
    <w:rsid w:val="316B2774"/>
    <w:rsid w:val="31702802"/>
    <w:rsid w:val="3172765E"/>
    <w:rsid w:val="31B27B86"/>
    <w:rsid w:val="31C51E84"/>
    <w:rsid w:val="31D2698D"/>
    <w:rsid w:val="31F831EB"/>
    <w:rsid w:val="32026C34"/>
    <w:rsid w:val="320A462F"/>
    <w:rsid w:val="3218672E"/>
    <w:rsid w:val="322C5A5F"/>
    <w:rsid w:val="32317519"/>
    <w:rsid w:val="326E5E70"/>
    <w:rsid w:val="32A372A9"/>
    <w:rsid w:val="32BC3287"/>
    <w:rsid w:val="32C1089D"/>
    <w:rsid w:val="32C739DA"/>
    <w:rsid w:val="32C91500"/>
    <w:rsid w:val="32D8634E"/>
    <w:rsid w:val="32FD73FC"/>
    <w:rsid w:val="33097749"/>
    <w:rsid w:val="331F7372"/>
    <w:rsid w:val="3321433A"/>
    <w:rsid w:val="336758DD"/>
    <w:rsid w:val="33E47C93"/>
    <w:rsid w:val="33EB33FD"/>
    <w:rsid w:val="34000F51"/>
    <w:rsid w:val="345E1343"/>
    <w:rsid w:val="34670FD0"/>
    <w:rsid w:val="34735BC7"/>
    <w:rsid w:val="348C4EDB"/>
    <w:rsid w:val="34915C35"/>
    <w:rsid w:val="34E66C44"/>
    <w:rsid w:val="34FD1935"/>
    <w:rsid w:val="352944D8"/>
    <w:rsid w:val="352C6FB7"/>
    <w:rsid w:val="35531555"/>
    <w:rsid w:val="356857DB"/>
    <w:rsid w:val="357B3BD6"/>
    <w:rsid w:val="357F02E2"/>
    <w:rsid w:val="35855ED2"/>
    <w:rsid w:val="358636D8"/>
    <w:rsid w:val="35964D2B"/>
    <w:rsid w:val="35C147E0"/>
    <w:rsid w:val="35F066FA"/>
    <w:rsid w:val="361327C4"/>
    <w:rsid w:val="36372C24"/>
    <w:rsid w:val="363C3B54"/>
    <w:rsid w:val="364D6401"/>
    <w:rsid w:val="36551189"/>
    <w:rsid w:val="365608F5"/>
    <w:rsid w:val="36797F56"/>
    <w:rsid w:val="3684230E"/>
    <w:rsid w:val="36B204FD"/>
    <w:rsid w:val="36C4095C"/>
    <w:rsid w:val="36D8772A"/>
    <w:rsid w:val="37423680"/>
    <w:rsid w:val="374C6D6A"/>
    <w:rsid w:val="375E41CE"/>
    <w:rsid w:val="37753A04"/>
    <w:rsid w:val="377759CE"/>
    <w:rsid w:val="377B412B"/>
    <w:rsid w:val="378400EB"/>
    <w:rsid w:val="37873738"/>
    <w:rsid w:val="37CE4C3B"/>
    <w:rsid w:val="37E164AD"/>
    <w:rsid w:val="37F7266B"/>
    <w:rsid w:val="38194CD8"/>
    <w:rsid w:val="38303DCF"/>
    <w:rsid w:val="383E473E"/>
    <w:rsid w:val="384C493F"/>
    <w:rsid w:val="38B83D3F"/>
    <w:rsid w:val="38BE0714"/>
    <w:rsid w:val="38CC7FAD"/>
    <w:rsid w:val="38D84EE7"/>
    <w:rsid w:val="38D867C1"/>
    <w:rsid w:val="38FC30DE"/>
    <w:rsid w:val="39581830"/>
    <w:rsid w:val="39827B7C"/>
    <w:rsid w:val="39873EC3"/>
    <w:rsid w:val="398D160E"/>
    <w:rsid w:val="399D1DD6"/>
    <w:rsid w:val="399D5C99"/>
    <w:rsid w:val="39F5707E"/>
    <w:rsid w:val="3A4E2404"/>
    <w:rsid w:val="3A5E2E76"/>
    <w:rsid w:val="3A754574"/>
    <w:rsid w:val="3AEB6104"/>
    <w:rsid w:val="3AF70BD4"/>
    <w:rsid w:val="3AF9494C"/>
    <w:rsid w:val="3B196D9D"/>
    <w:rsid w:val="3B1C5476"/>
    <w:rsid w:val="3B1E6CB9"/>
    <w:rsid w:val="3B5A188F"/>
    <w:rsid w:val="3B651FE2"/>
    <w:rsid w:val="3B895CD0"/>
    <w:rsid w:val="3B934DA1"/>
    <w:rsid w:val="3BCA50AC"/>
    <w:rsid w:val="3BE35E13"/>
    <w:rsid w:val="3C17152E"/>
    <w:rsid w:val="3C2B3CAB"/>
    <w:rsid w:val="3C8F0536"/>
    <w:rsid w:val="3CA803D8"/>
    <w:rsid w:val="3CAF06FB"/>
    <w:rsid w:val="3CC001C2"/>
    <w:rsid w:val="3D322377"/>
    <w:rsid w:val="3D6A5E46"/>
    <w:rsid w:val="3D7A6218"/>
    <w:rsid w:val="3D89645B"/>
    <w:rsid w:val="3D8C6BEE"/>
    <w:rsid w:val="3DD5257F"/>
    <w:rsid w:val="3DFE4E2B"/>
    <w:rsid w:val="3E0D3279"/>
    <w:rsid w:val="3E2C4ACF"/>
    <w:rsid w:val="3E3C6A6B"/>
    <w:rsid w:val="3E502AD5"/>
    <w:rsid w:val="3E7F160D"/>
    <w:rsid w:val="3E8B2BA8"/>
    <w:rsid w:val="3EA350E0"/>
    <w:rsid w:val="3EA71B4C"/>
    <w:rsid w:val="3EB152CC"/>
    <w:rsid w:val="3EB94B1E"/>
    <w:rsid w:val="3EBA2BAF"/>
    <w:rsid w:val="3EC65D51"/>
    <w:rsid w:val="3EC91C90"/>
    <w:rsid w:val="3EE020AB"/>
    <w:rsid w:val="3EE85404"/>
    <w:rsid w:val="3EEF0FB1"/>
    <w:rsid w:val="3F071551"/>
    <w:rsid w:val="3F877C43"/>
    <w:rsid w:val="3FBD23EC"/>
    <w:rsid w:val="3FCF6650"/>
    <w:rsid w:val="3FD140EA"/>
    <w:rsid w:val="3FE47979"/>
    <w:rsid w:val="400242A3"/>
    <w:rsid w:val="401B6606"/>
    <w:rsid w:val="40316936"/>
    <w:rsid w:val="405F16F6"/>
    <w:rsid w:val="40722A6E"/>
    <w:rsid w:val="40730CFD"/>
    <w:rsid w:val="4081166C"/>
    <w:rsid w:val="408D676B"/>
    <w:rsid w:val="40C236C5"/>
    <w:rsid w:val="40EB3934"/>
    <w:rsid w:val="40F6236D"/>
    <w:rsid w:val="40FD1D7B"/>
    <w:rsid w:val="4114603C"/>
    <w:rsid w:val="41230EF6"/>
    <w:rsid w:val="4125604D"/>
    <w:rsid w:val="41264981"/>
    <w:rsid w:val="41454181"/>
    <w:rsid w:val="415F12D4"/>
    <w:rsid w:val="41646E41"/>
    <w:rsid w:val="41670862"/>
    <w:rsid w:val="4171348E"/>
    <w:rsid w:val="41881FD4"/>
    <w:rsid w:val="41AA69A0"/>
    <w:rsid w:val="41BB5E05"/>
    <w:rsid w:val="41C55588"/>
    <w:rsid w:val="41E77BF5"/>
    <w:rsid w:val="41F733F4"/>
    <w:rsid w:val="42545B1E"/>
    <w:rsid w:val="426A4319"/>
    <w:rsid w:val="42903DE8"/>
    <w:rsid w:val="42A96C58"/>
    <w:rsid w:val="42D57A4D"/>
    <w:rsid w:val="43122A4F"/>
    <w:rsid w:val="435C016E"/>
    <w:rsid w:val="436037BB"/>
    <w:rsid w:val="43727992"/>
    <w:rsid w:val="439516D0"/>
    <w:rsid w:val="439C1840"/>
    <w:rsid w:val="43D23F8D"/>
    <w:rsid w:val="43DB1093"/>
    <w:rsid w:val="43E02B4D"/>
    <w:rsid w:val="4400330F"/>
    <w:rsid w:val="444C01E3"/>
    <w:rsid w:val="449A71A0"/>
    <w:rsid w:val="44AE67A8"/>
    <w:rsid w:val="44B12D65"/>
    <w:rsid w:val="44B87626"/>
    <w:rsid w:val="45205FDE"/>
    <w:rsid w:val="452847AC"/>
    <w:rsid w:val="4530648A"/>
    <w:rsid w:val="453E5D7D"/>
    <w:rsid w:val="454B2248"/>
    <w:rsid w:val="457E261E"/>
    <w:rsid w:val="457E43CC"/>
    <w:rsid w:val="45856949"/>
    <w:rsid w:val="459B31D0"/>
    <w:rsid w:val="45A858ED"/>
    <w:rsid w:val="45AF602E"/>
    <w:rsid w:val="45B002FD"/>
    <w:rsid w:val="45B75C47"/>
    <w:rsid w:val="45DA2CA8"/>
    <w:rsid w:val="461B7B72"/>
    <w:rsid w:val="46226EF0"/>
    <w:rsid w:val="46340F2E"/>
    <w:rsid w:val="4635567B"/>
    <w:rsid w:val="463B79B2"/>
    <w:rsid w:val="464E1FF0"/>
    <w:rsid w:val="465E7D59"/>
    <w:rsid w:val="46731A57"/>
    <w:rsid w:val="46872C73"/>
    <w:rsid w:val="46B77148"/>
    <w:rsid w:val="46D92A73"/>
    <w:rsid w:val="46DF533E"/>
    <w:rsid w:val="46FA5CD4"/>
    <w:rsid w:val="470B5197"/>
    <w:rsid w:val="470D6E20"/>
    <w:rsid w:val="471F573B"/>
    <w:rsid w:val="47272AAD"/>
    <w:rsid w:val="47356D0C"/>
    <w:rsid w:val="47406C6A"/>
    <w:rsid w:val="47557CE4"/>
    <w:rsid w:val="47A04ACD"/>
    <w:rsid w:val="48030BB8"/>
    <w:rsid w:val="480C5CBF"/>
    <w:rsid w:val="482A7BEC"/>
    <w:rsid w:val="48346F1F"/>
    <w:rsid w:val="48564C8C"/>
    <w:rsid w:val="487D2AE0"/>
    <w:rsid w:val="489857A5"/>
    <w:rsid w:val="48B325DE"/>
    <w:rsid w:val="48C635FD"/>
    <w:rsid w:val="48CD4E12"/>
    <w:rsid w:val="48DD3AFF"/>
    <w:rsid w:val="48E05F1D"/>
    <w:rsid w:val="48ED107A"/>
    <w:rsid w:val="48F7696F"/>
    <w:rsid w:val="48FA6800"/>
    <w:rsid w:val="491D1E78"/>
    <w:rsid w:val="49290AF3"/>
    <w:rsid w:val="49502436"/>
    <w:rsid w:val="495711BC"/>
    <w:rsid w:val="49830203"/>
    <w:rsid w:val="498B6381"/>
    <w:rsid w:val="49B066A7"/>
    <w:rsid w:val="4A0C528E"/>
    <w:rsid w:val="4A0F22A0"/>
    <w:rsid w:val="4A192915"/>
    <w:rsid w:val="4A32456E"/>
    <w:rsid w:val="4A3F30CB"/>
    <w:rsid w:val="4A623EAE"/>
    <w:rsid w:val="4A69389D"/>
    <w:rsid w:val="4A783AE0"/>
    <w:rsid w:val="4AD41E4F"/>
    <w:rsid w:val="4B0123C6"/>
    <w:rsid w:val="4B4F771B"/>
    <w:rsid w:val="4B647BC0"/>
    <w:rsid w:val="4B72432D"/>
    <w:rsid w:val="4B80449D"/>
    <w:rsid w:val="4B9624F2"/>
    <w:rsid w:val="4B975490"/>
    <w:rsid w:val="4BD905AE"/>
    <w:rsid w:val="4BF2341E"/>
    <w:rsid w:val="4C232AB5"/>
    <w:rsid w:val="4C243FFC"/>
    <w:rsid w:val="4C5440D8"/>
    <w:rsid w:val="4C571903"/>
    <w:rsid w:val="4C5A034E"/>
    <w:rsid w:val="4C5B0AFD"/>
    <w:rsid w:val="4CC34DBA"/>
    <w:rsid w:val="4D125913"/>
    <w:rsid w:val="4D1B69A4"/>
    <w:rsid w:val="4D39745F"/>
    <w:rsid w:val="4D4203D5"/>
    <w:rsid w:val="4D5A571F"/>
    <w:rsid w:val="4D9329DF"/>
    <w:rsid w:val="4DA50B19"/>
    <w:rsid w:val="4DC66910"/>
    <w:rsid w:val="4DCD433C"/>
    <w:rsid w:val="4DE31276"/>
    <w:rsid w:val="4DFE254E"/>
    <w:rsid w:val="4E141878"/>
    <w:rsid w:val="4E2F2707"/>
    <w:rsid w:val="4E636855"/>
    <w:rsid w:val="4E9407BC"/>
    <w:rsid w:val="4EA02CBF"/>
    <w:rsid w:val="4EF6410D"/>
    <w:rsid w:val="4EF86F9D"/>
    <w:rsid w:val="4F244236"/>
    <w:rsid w:val="4F343D4D"/>
    <w:rsid w:val="4F6D7116"/>
    <w:rsid w:val="4F8D6078"/>
    <w:rsid w:val="4FA61171"/>
    <w:rsid w:val="4FAA68CD"/>
    <w:rsid w:val="4FBA06F6"/>
    <w:rsid w:val="4FBF3F5F"/>
    <w:rsid w:val="4FC11A85"/>
    <w:rsid w:val="4FC1767A"/>
    <w:rsid w:val="50055E16"/>
    <w:rsid w:val="50245AB2"/>
    <w:rsid w:val="502743BA"/>
    <w:rsid w:val="503F29AA"/>
    <w:rsid w:val="504042C5"/>
    <w:rsid w:val="504B75A0"/>
    <w:rsid w:val="504D50C7"/>
    <w:rsid w:val="505A77E4"/>
    <w:rsid w:val="50680152"/>
    <w:rsid w:val="50A53155"/>
    <w:rsid w:val="50BC224C"/>
    <w:rsid w:val="50F6575E"/>
    <w:rsid w:val="51036FC5"/>
    <w:rsid w:val="514566E6"/>
    <w:rsid w:val="515561D0"/>
    <w:rsid w:val="51844B18"/>
    <w:rsid w:val="51A03621"/>
    <w:rsid w:val="51A53B6D"/>
    <w:rsid w:val="51DF3856"/>
    <w:rsid w:val="51F07EE3"/>
    <w:rsid w:val="52140592"/>
    <w:rsid w:val="522A0746"/>
    <w:rsid w:val="5230392B"/>
    <w:rsid w:val="52457712"/>
    <w:rsid w:val="526F3A1A"/>
    <w:rsid w:val="529E7462"/>
    <w:rsid w:val="52E64830"/>
    <w:rsid w:val="5316288B"/>
    <w:rsid w:val="531E2D4A"/>
    <w:rsid w:val="53642E53"/>
    <w:rsid w:val="536A41E2"/>
    <w:rsid w:val="536A5F90"/>
    <w:rsid w:val="539C029A"/>
    <w:rsid w:val="539D5A0F"/>
    <w:rsid w:val="53A57050"/>
    <w:rsid w:val="53A72D40"/>
    <w:rsid w:val="54065CB8"/>
    <w:rsid w:val="540F631D"/>
    <w:rsid w:val="54120B01"/>
    <w:rsid w:val="543B3813"/>
    <w:rsid w:val="543D5D65"/>
    <w:rsid w:val="547024B7"/>
    <w:rsid w:val="547A4525"/>
    <w:rsid w:val="54C0055D"/>
    <w:rsid w:val="5502605B"/>
    <w:rsid w:val="556E254B"/>
    <w:rsid w:val="5588094F"/>
    <w:rsid w:val="559B0682"/>
    <w:rsid w:val="55A43951"/>
    <w:rsid w:val="55C00F36"/>
    <w:rsid w:val="55CA0F67"/>
    <w:rsid w:val="55E738C7"/>
    <w:rsid w:val="562763BA"/>
    <w:rsid w:val="564477C4"/>
    <w:rsid w:val="566226BD"/>
    <w:rsid w:val="56772E9D"/>
    <w:rsid w:val="569E48CE"/>
    <w:rsid w:val="56A85A57"/>
    <w:rsid w:val="56AB2B47"/>
    <w:rsid w:val="56F72230"/>
    <w:rsid w:val="56F7256D"/>
    <w:rsid w:val="57770C7B"/>
    <w:rsid w:val="57874C0C"/>
    <w:rsid w:val="5798756F"/>
    <w:rsid w:val="57995095"/>
    <w:rsid w:val="57BF7ADE"/>
    <w:rsid w:val="57FA1ED8"/>
    <w:rsid w:val="58223CA7"/>
    <w:rsid w:val="584D3B14"/>
    <w:rsid w:val="5853793A"/>
    <w:rsid w:val="5866141B"/>
    <w:rsid w:val="58790632"/>
    <w:rsid w:val="5887138E"/>
    <w:rsid w:val="588E44CE"/>
    <w:rsid w:val="58A96EEF"/>
    <w:rsid w:val="58BC0A5A"/>
    <w:rsid w:val="58C2535D"/>
    <w:rsid w:val="58E75E63"/>
    <w:rsid w:val="59675E71"/>
    <w:rsid w:val="59780A3A"/>
    <w:rsid w:val="59AE5475"/>
    <w:rsid w:val="59B535F0"/>
    <w:rsid w:val="59C00335"/>
    <w:rsid w:val="59DB403F"/>
    <w:rsid w:val="5A1A070F"/>
    <w:rsid w:val="5A302B80"/>
    <w:rsid w:val="5A4237C2"/>
    <w:rsid w:val="5A7C4F26"/>
    <w:rsid w:val="5A875FCB"/>
    <w:rsid w:val="5AAE7408"/>
    <w:rsid w:val="5AC661A1"/>
    <w:rsid w:val="5AD16848"/>
    <w:rsid w:val="5AD53FBD"/>
    <w:rsid w:val="5ADA4D4D"/>
    <w:rsid w:val="5ADA75C9"/>
    <w:rsid w:val="5ADB5059"/>
    <w:rsid w:val="5AF05843"/>
    <w:rsid w:val="5AF2343A"/>
    <w:rsid w:val="5B2664EF"/>
    <w:rsid w:val="5B2B4256"/>
    <w:rsid w:val="5B387DF8"/>
    <w:rsid w:val="5B667984"/>
    <w:rsid w:val="5B9C6F02"/>
    <w:rsid w:val="5BB229B3"/>
    <w:rsid w:val="5BE575FC"/>
    <w:rsid w:val="5BEF1649"/>
    <w:rsid w:val="5C1720C5"/>
    <w:rsid w:val="5C35640B"/>
    <w:rsid w:val="5C4C2595"/>
    <w:rsid w:val="5C783EEE"/>
    <w:rsid w:val="5C950521"/>
    <w:rsid w:val="5CB66160"/>
    <w:rsid w:val="5CC26E3C"/>
    <w:rsid w:val="5CC65AC4"/>
    <w:rsid w:val="5CF60894"/>
    <w:rsid w:val="5D1A4582"/>
    <w:rsid w:val="5D283143"/>
    <w:rsid w:val="5D355860"/>
    <w:rsid w:val="5D3D3FB6"/>
    <w:rsid w:val="5D590CDF"/>
    <w:rsid w:val="5D7D79FB"/>
    <w:rsid w:val="5D7E67B2"/>
    <w:rsid w:val="5D942587"/>
    <w:rsid w:val="5D9D10CD"/>
    <w:rsid w:val="5DAA3B58"/>
    <w:rsid w:val="5DAD3649"/>
    <w:rsid w:val="5DF748C4"/>
    <w:rsid w:val="5E6F08FE"/>
    <w:rsid w:val="5E71391E"/>
    <w:rsid w:val="5E7A534F"/>
    <w:rsid w:val="5E930A90"/>
    <w:rsid w:val="5EA410AC"/>
    <w:rsid w:val="5EC7698C"/>
    <w:rsid w:val="5ED94491"/>
    <w:rsid w:val="5EE645B0"/>
    <w:rsid w:val="5F0E6107"/>
    <w:rsid w:val="5F176CAD"/>
    <w:rsid w:val="5F1C2834"/>
    <w:rsid w:val="5F314EBC"/>
    <w:rsid w:val="5F3714CE"/>
    <w:rsid w:val="5F3D5379"/>
    <w:rsid w:val="5F7552DE"/>
    <w:rsid w:val="5F8B4E3F"/>
    <w:rsid w:val="60433DF0"/>
    <w:rsid w:val="604B0AE9"/>
    <w:rsid w:val="605529CC"/>
    <w:rsid w:val="607940A4"/>
    <w:rsid w:val="60A1795D"/>
    <w:rsid w:val="60B66CB8"/>
    <w:rsid w:val="60CC028A"/>
    <w:rsid w:val="60DC4531"/>
    <w:rsid w:val="60E214DA"/>
    <w:rsid w:val="60F52A16"/>
    <w:rsid w:val="61093C77"/>
    <w:rsid w:val="6110461A"/>
    <w:rsid w:val="61251748"/>
    <w:rsid w:val="6162299C"/>
    <w:rsid w:val="61707521"/>
    <w:rsid w:val="618136D7"/>
    <w:rsid w:val="61A44D62"/>
    <w:rsid w:val="61E138C1"/>
    <w:rsid w:val="61EA6C19"/>
    <w:rsid w:val="61F91754"/>
    <w:rsid w:val="620D46B6"/>
    <w:rsid w:val="621326B5"/>
    <w:rsid w:val="623D577F"/>
    <w:rsid w:val="625C0089"/>
    <w:rsid w:val="625C73EB"/>
    <w:rsid w:val="62783550"/>
    <w:rsid w:val="62B7071D"/>
    <w:rsid w:val="62D60F4C"/>
    <w:rsid w:val="62EA2C49"/>
    <w:rsid w:val="6322634A"/>
    <w:rsid w:val="635B58F5"/>
    <w:rsid w:val="636E387A"/>
    <w:rsid w:val="637335B7"/>
    <w:rsid w:val="638135AD"/>
    <w:rsid w:val="6395004B"/>
    <w:rsid w:val="639E22E8"/>
    <w:rsid w:val="63C542CA"/>
    <w:rsid w:val="64175CC0"/>
    <w:rsid w:val="6418674C"/>
    <w:rsid w:val="641E704E"/>
    <w:rsid w:val="644A1BF1"/>
    <w:rsid w:val="64A67A4E"/>
    <w:rsid w:val="64BF5C1F"/>
    <w:rsid w:val="64DB6CED"/>
    <w:rsid w:val="64ED10BC"/>
    <w:rsid w:val="64EF4547"/>
    <w:rsid w:val="65031DA0"/>
    <w:rsid w:val="652054FA"/>
    <w:rsid w:val="65257248"/>
    <w:rsid w:val="653C50AB"/>
    <w:rsid w:val="6540501B"/>
    <w:rsid w:val="65512F34"/>
    <w:rsid w:val="65631202"/>
    <w:rsid w:val="656F307D"/>
    <w:rsid w:val="659B022A"/>
    <w:rsid w:val="65A25559"/>
    <w:rsid w:val="65AD77E6"/>
    <w:rsid w:val="65B0017A"/>
    <w:rsid w:val="65B54030"/>
    <w:rsid w:val="65E322FD"/>
    <w:rsid w:val="65F00576"/>
    <w:rsid w:val="661F1FF1"/>
    <w:rsid w:val="66252C9E"/>
    <w:rsid w:val="66254614"/>
    <w:rsid w:val="66304E17"/>
    <w:rsid w:val="666A0329"/>
    <w:rsid w:val="66843659"/>
    <w:rsid w:val="66921EF4"/>
    <w:rsid w:val="66A61272"/>
    <w:rsid w:val="66E3632D"/>
    <w:rsid w:val="66FB3677"/>
    <w:rsid w:val="670B664A"/>
    <w:rsid w:val="670C13E0"/>
    <w:rsid w:val="67332E10"/>
    <w:rsid w:val="67414DAC"/>
    <w:rsid w:val="674E7C4A"/>
    <w:rsid w:val="675114E9"/>
    <w:rsid w:val="67533695"/>
    <w:rsid w:val="6753700F"/>
    <w:rsid w:val="67566AFF"/>
    <w:rsid w:val="676D492B"/>
    <w:rsid w:val="678A5D6C"/>
    <w:rsid w:val="67942AFF"/>
    <w:rsid w:val="67966EFB"/>
    <w:rsid w:val="67CD7020"/>
    <w:rsid w:val="686B3C47"/>
    <w:rsid w:val="686D6732"/>
    <w:rsid w:val="68776D2D"/>
    <w:rsid w:val="68875B37"/>
    <w:rsid w:val="688B0A2A"/>
    <w:rsid w:val="68A815DC"/>
    <w:rsid w:val="68BA5430"/>
    <w:rsid w:val="690A194F"/>
    <w:rsid w:val="690C3919"/>
    <w:rsid w:val="69140A20"/>
    <w:rsid w:val="6922313D"/>
    <w:rsid w:val="69245F1E"/>
    <w:rsid w:val="69280E4A"/>
    <w:rsid w:val="692A3D9F"/>
    <w:rsid w:val="692B262F"/>
    <w:rsid w:val="694035C3"/>
    <w:rsid w:val="69422C8E"/>
    <w:rsid w:val="69713A6A"/>
    <w:rsid w:val="69D41F5D"/>
    <w:rsid w:val="69EB14B2"/>
    <w:rsid w:val="6A0779D8"/>
    <w:rsid w:val="6A2904FB"/>
    <w:rsid w:val="6A303637"/>
    <w:rsid w:val="6A356EA0"/>
    <w:rsid w:val="6A8219B9"/>
    <w:rsid w:val="6A9C4AA2"/>
    <w:rsid w:val="6AC02C0D"/>
    <w:rsid w:val="6AD541DF"/>
    <w:rsid w:val="6B0A032C"/>
    <w:rsid w:val="6B0A0808"/>
    <w:rsid w:val="6B0A6836"/>
    <w:rsid w:val="6B2111D2"/>
    <w:rsid w:val="6B3233DF"/>
    <w:rsid w:val="6B456939"/>
    <w:rsid w:val="6B6C0BDE"/>
    <w:rsid w:val="6B84540E"/>
    <w:rsid w:val="6B851761"/>
    <w:rsid w:val="6B892368"/>
    <w:rsid w:val="6BB50617"/>
    <w:rsid w:val="6BB64010"/>
    <w:rsid w:val="6BBE7C9F"/>
    <w:rsid w:val="6BC661A1"/>
    <w:rsid w:val="6BDB2EF9"/>
    <w:rsid w:val="6BF6265F"/>
    <w:rsid w:val="6C060AF4"/>
    <w:rsid w:val="6C180827"/>
    <w:rsid w:val="6C2929C3"/>
    <w:rsid w:val="6C353187"/>
    <w:rsid w:val="6C376EFF"/>
    <w:rsid w:val="6C3A079D"/>
    <w:rsid w:val="6C4C227F"/>
    <w:rsid w:val="6C7C0DB6"/>
    <w:rsid w:val="6CA9147F"/>
    <w:rsid w:val="6CB06CB1"/>
    <w:rsid w:val="6CB542C8"/>
    <w:rsid w:val="6CC71413"/>
    <w:rsid w:val="6CFC3B1A"/>
    <w:rsid w:val="6D4D2A6A"/>
    <w:rsid w:val="6D6E47AC"/>
    <w:rsid w:val="6D7567CB"/>
    <w:rsid w:val="6D767A27"/>
    <w:rsid w:val="6DC347C2"/>
    <w:rsid w:val="6DCA5B51"/>
    <w:rsid w:val="6DE74955"/>
    <w:rsid w:val="6DF8212C"/>
    <w:rsid w:val="6E333F05"/>
    <w:rsid w:val="6E3B790A"/>
    <w:rsid w:val="6E6A3DC9"/>
    <w:rsid w:val="6E762203"/>
    <w:rsid w:val="6E7D4728"/>
    <w:rsid w:val="6E9028F6"/>
    <w:rsid w:val="6EA06939"/>
    <w:rsid w:val="6EBD38F1"/>
    <w:rsid w:val="6EC258F8"/>
    <w:rsid w:val="6EC914A7"/>
    <w:rsid w:val="6EE22494"/>
    <w:rsid w:val="6EE37477"/>
    <w:rsid w:val="6EFE1F56"/>
    <w:rsid w:val="6F184237"/>
    <w:rsid w:val="6F5558EE"/>
    <w:rsid w:val="6F614293"/>
    <w:rsid w:val="6F641BC9"/>
    <w:rsid w:val="6F8F7310"/>
    <w:rsid w:val="6F9A3438"/>
    <w:rsid w:val="6FB41A1A"/>
    <w:rsid w:val="6FCF73F6"/>
    <w:rsid w:val="700D0A01"/>
    <w:rsid w:val="70271038"/>
    <w:rsid w:val="70295378"/>
    <w:rsid w:val="703B665C"/>
    <w:rsid w:val="70577B92"/>
    <w:rsid w:val="70763D6E"/>
    <w:rsid w:val="707E6704"/>
    <w:rsid w:val="70A34242"/>
    <w:rsid w:val="70CC2F56"/>
    <w:rsid w:val="70F538BE"/>
    <w:rsid w:val="70F969E6"/>
    <w:rsid w:val="713734FD"/>
    <w:rsid w:val="715C7408"/>
    <w:rsid w:val="715F4802"/>
    <w:rsid w:val="71631F78"/>
    <w:rsid w:val="71A80AF2"/>
    <w:rsid w:val="71AA1F21"/>
    <w:rsid w:val="71E05943"/>
    <w:rsid w:val="71E80C9B"/>
    <w:rsid w:val="72021D5D"/>
    <w:rsid w:val="72307D3F"/>
    <w:rsid w:val="723B30F2"/>
    <w:rsid w:val="7242215A"/>
    <w:rsid w:val="72485CB2"/>
    <w:rsid w:val="725E4ABA"/>
    <w:rsid w:val="726A1020"/>
    <w:rsid w:val="72710C91"/>
    <w:rsid w:val="729004CD"/>
    <w:rsid w:val="729B4924"/>
    <w:rsid w:val="72AA356A"/>
    <w:rsid w:val="72BC22AC"/>
    <w:rsid w:val="72D134DE"/>
    <w:rsid w:val="72D5279B"/>
    <w:rsid w:val="72E256EB"/>
    <w:rsid w:val="72F818A0"/>
    <w:rsid w:val="72F86CBC"/>
    <w:rsid w:val="72FF004B"/>
    <w:rsid w:val="7309711B"/>
    <w:rsid w:val="731F4036"/>
    <w:rsid w:val="73204AE1"/>
    <w:rsid w:val="73267CCD"/>
    <w:rsid w:val="73497518"/>
    <w:rsid w:val="73575892"/>
    <w:rsid w:val="738D5656"/>
    <w:rsid w:val="73D25C8D"/>
    <w:rsid w:val="73E07E7C"/>
    <w:rsid w:val="73E57241"/>
    <w:rsid w:val="740E77B5"/>
    <w:rsid w:val="746E3EE0"/>
    <w:rsid w:val="74FE2536"/>
    <w:rsid w:val="74FE57B1"/>
    <w:rsid w:val="750371D8"/>
    <w:rsid w:val="7520091D"/>
    <w:rsid w:val="753C330D"/>
    <w:rsid w:val="754C75AF"/>
    <w:rsid w:val="75554BC2"/>
    <w:rsid w:val="75663C8B"/>
    <w:rsid w:val="756E3266"/>
    <w:rsid w:val="76191423"/>
    <w:rsid w:val="76252645"/>
    <w:rsid w:val="762878B8"/>
    <w:rsid w:val="7630247D"/>
    <w:rsid w:val="76305AF4"/>
    <w:rsid w:val="76365F8B"/>
    <w:rsid w:val="76440DF5"/>
    <w:rsid w:val="768D3CE0"/>
    <w:rsid w:val="76DA3355"/>
    <w:rsid w:val="76DB0DCF"/>
    <w:rsid w:val="771A5453"/>
    <w:rsid w:val="774B0321"/>
    <w:rsid w:val="779C26BE"/>
    <w:rsid w:val="779E42D6"/>
    <w:rsid w:val="77AA1277"/>
    <w:rsid w:val="77E56CAE"/>
    <w:rsid w:val="77FA5686"/>
    <w:rsid w:val="77FE0956"/>
    <w:rsid w:val="783B1B25"/>
    <w:rsid w:val="78544995"/>
    <w:rsid w:val="786D3CA8"/>
    <w:rsid w:val="787E5EB6"/>
    <w:rsid w:val="789A4B56"/>
    <w:rsid w:val="78A22070"/>
    <w:rsid w:val="78BF4B8E"/>
    <w:rsid w:val="79102FB2"/>
    <w:rsid w:val="79116D2A"/>
    <w:rsid w:val="79604248"/>
    <w:rsid w:val="79B55FF7"/>
    <w:rsid w:val="79B64C9F"/>
    <w:rsid w:val="79CE0777"/>
    <w:rsid w:val="79F37840"/>
    <w:rsid w:val="7A1528E7"/>
    <w:rsid w:val="7A6D61E2"/>
    <w:rsid w:val="7A8F54C7"/>
    <w:rsid w:val="7AA21FFC"/>
    <w:rsid w:val="7AA754C8"/>
    <w:rsid w:val="7AA90369"/>
    <w:rsid w:val="7AFE508C"/>
    <w:rsid w:val="7AFF4CF5"/>
    <w:rsid w:val="7B21244C"/>
    <w:rsid w:val="7B217AFD"/>
    <w:rsid w:val="7B354F51"/>
    <w:rsid w:val="7B4B6523"/>
    <w:rsid w:val="7B721C5C"/>
    <w:rsid w:val="7B7B66DC"/>
    <w:rsid w:val="7B851309"/>
    <w:rsid w:val="7B8C6B3B"/>
    <w:rsid w:val="7B9A5096"/>
    <w:rsid w:val="7BB045D8"/>
    <w:rsid w:val="7BCD5847"/>
    <w:rsid w:val="7C127041"/>
    <w:rsid w:val="7C232E74"/>
    <w:rsid w:val="7CA659DB"/>
    <w:rsid w:val="7CBA4FE2"/>
    <w:rsid w:val="7CD33028"/>
    <w:rsid w:val="7CE24C65"/>
    <w:rsid w:val="7CE81B50"/>
    <w:rsid w:val="7D030575"/>
    <w:rsid w:val="7D4C5E3C"/>
    <w:rsid w:val="7D4E24FB"/>
    <w:rsid w:val="7D8B3ACD"/>
    <w:rsid w:val="7DBF6D54"/>
    <w:rsid w:val="7DD373EF"/>
    <w:rsid w:val="7DE670FA"/>
    <w:rsid w:val="7DF74740"/>
    <w:rsid w:val="7E0C7AB2"/>
    <w:rsid w:val="7E38456C"/>
    <w:rsid w:val="7E413C0D"/>
    <w:rsid w:val="7E5A01A6"/>
    <w:rsid w:val="7E9018F6"/>
    <w:rsid w:val="7E9E4BBC"/>
    <w:rsid w:val="7EB937A4"/>
    <w:rsid w:val="7F0709B3"/>
    <w:rsid w:val="7F9C1ACF"/>
    <w:rsid w:val="7F9D30C5"/>
    <w:rsid w:val="7FE24F7C"/>
    <w:rsid w:val="7FED6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9617D"/>
  <w15:docId w15:val="{894565FF-881A-4CF1-ADD3-8737F5656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link w:val="aff"/>
    <w:uiPriority w:val="34"/>
    <w:qFormat/>
    <w:locked/>
    <w:rPr>
      <w:rFonts w:ascii="Times New Roman" w:hAnsi="Times New Roman"/>
      <w:lang w:eastAsia="en-US"/>
    </w:r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6">
    <w:name w:val="修订2"/>
    <w:hidden/>
    <w:uiPriority w:val="99"/>
    <w:unhideWhenUsed/>
    <w:qFormat/>
    <w:rPr>
      <w:lang w:eastAsia="en-US"/>
    </w:rPr>
  </w:style>
  <w:style w:type="paragraph" w:customStyle="1" w:styleId="37">
    <w:name w:val="修订3"/>
    <w:hidden/>
    <w:uiPriority w:val="99"/>
    <w:unhideWhenUsed/>
    <w:qFormat/>
    <w:rPr>
      <w:lang w:eastAsia="en-US"/>
    </w:rPr>
  </w:style>
  <w:style w:type="character" w:customStyle="1" w:styleId="15">
    <w:name w:val="列表段落 字符1"/>
    <w:uiPriority w:val="34"/>
    <w:qFormat/>
    <w:locked/>
    <w:rPr>
      <w:rFonts w:ascii="Times New Roman" w:hAnsi="Times New Roman"/>
      <w:lang w:eastAsia="en-US"/>
    </w:rPr>
  </w:style>
  <w:style w:type="paragraph" w:customStyle="1" w:styleId="3GPPNormalText">
    <w:name w:val="3GPP Normal Text"/>
    <w:basedOn w:val="ad"/>
    <w:qFormat/>
    <w:rPr>
      <w:rFonts w:eastAsia="MS Mincho"/>
      <w:sz w:val="22"/>
      <w:lang w:val="zh-CN"/>
    </w:rPr>
  </w:style>
  <w:style w:type="paragraph" w:customStyle="1" w:styleId="3GPPText">
    <w:name w:val="3GPP Text"/>
    <w:basedOn w:val="a"/>
    <w:qFormat/>
    <w:pPr>
      <w:spacing w:before="120" w:after="120" w:line="259" w:lineRule="auto"/>
      <w:jc w:val="both"/>
    </w:pPr>
    <w:rPr>
      <w:sz w:val="22"/>
      <w:lang w:eastAsia="zh-CN"/>
    </w:rPr>
  </w:style>
  <w:style w:type="paragraph" w:customStyle="1" w:styleId="43">
    <w:name w:val="修订4"/>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4</Pages>
  <Words>2075</Words>
  <Characters>11830</Characters>
  <Application>Microsoft Office Word</Application>
  <DocSecurity>0</DocSecurity>
  <Lines>98</Lines>
  <Paragraphs>27</Paragraphs>
  <ScaleCrop>false</ScaleCrop>
  <Company>CTC</Company>
  <LinksUpToDate>false</LinksUpToDate>
  <CharactersWithSpaces>13878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483</cp:revision>
  <cp:lastPrinted>2004-04-14T09:17:00Z</cp:lastPrinted>
  <dcterms:created xsi:type="dcterms:W3CDTF">2023-08-09T05:59:00Z</dcterms:created>
  <dcterms:modified xsi:type="dcterms:W3CDTF">2025-09-30T09:25:00Z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2052-12.1.0.18276</vt:lpwstr>
  </property>
  <property fmtid="{D5CDD505-2E9C-101B-9397-08002B2CF9AE}" pid="7" name="ICV">
    <vt:lpwstr>42F43D313A234CCDAF8BBC066935BBCC_13</vt:lpwstr>
  </property>
</Properties>
</file>